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63749F" w:rsidRDefault="0063749F" w:rsidP="008954B5">
      <w:pPr>
        <w:pStyle w:val="Titre1"/>
        <w:jc w:val="right"/>
      </w:pPr>
      <w:r>
        <w:rPr>
          <w:noProof/>
        </w:rPr>
        <w:drawing>
          <wp:inline distT="0" distB="0" distL="0" distR="0">
            <wp:extent cx="1781175" cy="628650"/>
            <wp:effectExtent l="0" t="0" r="0" b="6350"/>
            <wp:docPr id="502757917" name="Graphiqu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757917" name="Graphique 502757917"/>
                    <pic:cNvPicPr/>
                  </pic:nvPicPr>
                  <pic:blipFill>
                    <a:blip r:embed="rId7">
                      <a:extLst>
                        <a:ext uri="{28A0092B-C50C-407E-A947-70E740481C1C}">
                          <a14:useLocalDpi xmlns:a14="http://schemas.microsoft.com/office/drawing/2010/main" val="0"/>
                        </a:ext>
                        <a:ext uri="{96DAC541-7B7A-43D3-8B79-37D633B846F1}">
                          <asvg:svgBlip xmlns:asvg="http://schemas.microsoft.com/office/drawing/2016/SVG/main" r:embed="rId8"/>
                        </a:ext>
                      </a:extLst>
                    </a:blip>
                    <a:stretch>
                      <a:fillRect/>
                    </a:stretch>
                  </pic:blipFill>
                  <pic:spPr>
                    <a:xfrm>
                      <a:off x="0" y="0"/>
                      <a:ext cx="1804709" cy="636956"/>
                    </a:xfrm>
                    <a:prstGeom prst="rect">
                      <a:avLst/>
                    </a:prstGeom>
                  </pic:spPr>
                </pic:pic>
              </a:graphicData>
            </a:graphic>
          </wp:inline>
        </w:drawing>
      </w:r>
    </w:p>
    <w:p w:rsidR="003E23FF" w:rsidRDefault="00E37B3E" w:rsidP="003E23FF">
      <w:pPr>
        <w:pStyle w:val="Rsums"/>
      </w:pPr>
      <w:r>
        <w:t>Instructions for use</w:t>
      </w:r>
      <w:r w:rsidR="00AE6155" w:rsidRPr="00AE6155">
        <w:t xml:space="preserve">: the style sheet for this </w:t>
      </w:r>
      <w:r>
        <w:t>template</w:t>
      </w:r>
      <w:r w:rsidR="00AE6155" w:rsidRPr="00AE6155">
        <w:t xml:space="preserve"> is based as closely as possible </w:t>
      </w:r>
      <w:r w:rsidR="00AE6155">
        <w:t>to the look and feel of</w:t>
      </w:r>
      <w:r w:rsidR="00AE6155" w:rsidRPr="00AE6155">
        <w:t xml:space="preserve"> the </w:t>
      </w:r>
      <w:r w:rsidR="00AE6155">
        <w:t>review</w:t>
      </w:r>
      <w:r w:rsidR="00AE6155" w:rsidRPr="00AE6155">
        <w:t xml:space="preserve">. However, certain typographical accessories (lettering, square brackets, etc.) cannot be integrated here and will be added when the document is published on www.riurba.review. Please do </w:t>
      </w:r>
      <w:r w:rsidR="00AE6155" w:rsidRPr="00E37B3E">
        <w:rPr>
          <w:color w:val="C00000"/>
        </w:rPr>
        <w:t>not</w:t>
      </w:r>
      <w:r w:rsidR="00AE6155" w:rsidRPr="00AE6155">
        <w:t xml:space="preserve"> add any enrichments other than bold, italics or superscripts in the body of the text, and do </w:t>
      </w:r>
      <w:r w:rsidR="00AE6155" w:rsidRPr="00E37B3E">
        <w:rPr>
          <w:color w:val="C00000"/>
        </w:rPr>
        <w:t>not</w:t>
      </w:r>
      <w:r w:rsidR="00AE6155" w:rsidRPr="00AE6155">
        <w:t xml:space="preserve"> modify the appearance of headings: use the standard word-processor levels (Heading 1, Heading 2, etc.). </w:t>
      </w:r>
      <w:r w:rsidR="00AD43D2" w:rsidRPr="00AD43D2">
        <w:t xml:space="preserve">Visit </w:t>
      </w:r>
      <w:hyperlink r:id="rId9" w:history="1">
        <w:r w:rsidR="00AD43D2" w:rsidRPr="00AD43D2">
          <w:rPr>
            <w:rStyle w:val="Lienhypertexte"/>
            <w:color w:val="FF0000"/>
          </w:rPr>
          <w:t>www.riurba.review/consignes-aux-auteurs-2/</w:t>
        </w:r>
      </w:hyperlink>
      <w:r w:rsidR="00AD43D2">
        <w:t xml:space="preserve"> </w:t>
      </w:r>
      <w:r w:rsidR="00AD43D2" w:rsidRPr="00AD43D2">
        <w:t xml:space="preserve">and contact </w:t>
      </w:r>
      <w:r w:rsidR="00AE6155">
        <w:t>our</w:t>
      </w:r>
      <w:r w:rsidR="00AE6155" w:rsidRPr="00AE6155">
        <w:t xml:space="preserve"> team for any specific layout requests.</w:t>
      </w:r>
    </w:p>
    <w:p w:rsidR="0063749F" w:rsidRDefault="0063749F" w:rsidP="008954B5">
      <w:pPr>
        <w:pStyle w:val="Titre1"/>
        <w:pageBreakBefore w:val="0"/>
      </w:pPr>
      <w:r>
        <w:t>P</w:t>
      </w:r>
      <w:r w:rsidR="00AE6155">
        <w:t>aper p</w:t>
      </w:r>
      <w:r>
        <w:t>ropos</w:t>
      </w:r>
      <w:r w:rsidR="00AE6155">
        <w:t>al</w:t>
      </w:r>
    </w:p>
    <w:p w:rsidR="0063749F" w:rsidRDefault="00AE6155" w:rsidP="0063749F">
      <w:pPr>
        <w:jc w:val="left"/>
      </w:pPr>
      <w:r w:rsidRPr="00AE6155">
        <w:t>Protocol</w:t>
      </w:r>
      <w:r w:rsidR="00021F48" w:rsidRPr="00D52343">
        <w:rPr>
          <w:rStyle w:val="Appelnotedebasdep"/>
        </w:rPr>
        <w:footnoteReference w:id="1"/>
      </w:r>
      <w:r w:rsidR="00021F48">
        <w:t xml:space="preserve">, </w:t>
      </w:r>
      <w:r w:rsidRPr="00AE6155">
        <w:t xml:space="preserve">First name, </w:t>
      </w:r>
      <w:r w:rsidRPr="00AE6155">
        <w:rPr>
          <w:b/>
          <w:bCs/>
        </w:rPr>
        <w:t>Last name</w:t>
      </w:r>
      <w:r w:rsidRPr="00AE6155">
        <w:t>, Laboratory or other affiliation</w:t>
      </w:r>
      <w:r>
        <w:t>, address@mailto.net</w:t>
      </w:r>
      <w:r w:rsidR="00622FA0">
        <w:br/>
      </w:r>
      <w:r w:rsidRPr="00AE6155">
        <w:t xml:space="preserve">Protocol, </w:t>
      </w:r>
      <w:proofErr w:type="gramStart"/>
      <w:r w:rsidRPr="00AE6155">
        <w:t>First</w:t>
      </w:r>
      <w:proofErr w:type="gramEnd"/>
      <w:r w:rsidRPr="00AE6155">
        <w:t xml:space="preserve"> name, </w:t>
      </w:r>
      <w:r w:rsidRPr="00AE6155">
        <w:rPr>
          <w:b/>
          <w:bCs/>
        </w:rPr>
        <w:t>Last name</w:t>
      </w:r>
      <w:r w:rsidRPr="00AE6155">
        <w:t>, Laboratory or other affiliation</w:t>
      </w:r>
      <w:r w:rsidR="00F47AD5">
        <w:t>, a</w:t>
      </w:r>
      <w:r>
        <w:t>d</w:t>
      </w:r>
      <w:r w:rsidR="00F47AD5">
        <w:t>dress@</w:t>
      </w:r>
      <w:r>
        <w:t>mailto</w:t>
      </w:r>
      <w:r w:rsidR="00F47AD5">
        <w:t>.net</w:t>
      </w:r>
      <w:r w:rsidR="00622FA0">
        <w:br/>
        <w:t>…</w:t>
      </w:r>
      <w:r w:rsidR="0063749F">
        <w:br/>
      </w:r>
      <w:r w:rsidRPr="00AE6155">
        <w:t>Unless otherwise indicated, authors are listed in alphabetical order.</w:t>
      </w:r>
    </w:p>
    <w:p w:rsidR="00693102" w:rsidRDefault="00693102" w:rsidP="00693102">
      <w:pPr>
        <w:pStyle w:val="Titre3"/>
      </w:pPr>
      <w:r>
        <w:t>Abstracts &amp; Keywords</w:t>
      </w:r>
    </w:p>
    <w:p w:rsidR="00622FA0" w:rsidRDefault="005971F1" w:rsidP="00622FA0">
      <w:pPr>
        <w:rPr>
          <w:b/>
          <w:bCs/>
          <w:i/>
          <w:iCs/>
        </w:rPr>
      </w:pPr>
      <w:r>
        <w:rPr>
          <w:b/>
          <w:bCs/>
          <w:i/>
          <w:iCs/>
          <w:color w:val="FF0000"/>
        </w:rPr>
        <w:t xml:space="preserve">French </w:t>
      </w:r>
      <w:r w:rsidR="00C52B80">
        <w:rPr>
          <w:b/>
          <w:bCs/>
          <w:i/>
          <w:iCs/>
          <w:color w:val="FF0000"/>
        </w:rPr>
        <w:t>Abstract</w:t>
      </w:r>
      <w:r>
        <w:rPr>
          <w:b/>
          <w:bCs/>
          <w:i/>
          <w:iCs/>
          <w:color w:val="FF0000"/>
        </w:rPr>
        <w:t xml:space="preserve"> </w:t>
      </w:r>
      <w:r w:rsidR="00622FA0">
        <w:rPr>
          <w:b/>
          <w:bCs/>
          <w:i/>
          <w:iCs/>
          <w:lang w:val="fr-FR"/>
        </w:rPr>
        <w:t xml:space="preserve">(100 </w:t>
      </w:r>
      <w:r w:rsidR="00C52B80">
        <w:rPr>
          <w:b/>
          <w:bCs/>
          <w:i/>
          <w:iCs/>
          <w:lang w:val="fr-FR"/>
        </w:rPr>
        <w:t>words</w:t>
      </w:r>
      <w:r w:rsidR="00622FA0">
        <w:rPr>
          <w:b/>
          <w:bCs/>
          <w:i/>
          <w:iCs/>
          <w:lang w:val="fr-FR"/>
        </w:rPr>
        <w:t xml:space="preserve">, </w:t>
      </w:r>
      <w:r w:rsidR="00C52B80">
        <w:rPr>
          <w:b/>
          <w:bCs/>
          <w:i/>
          <w:iCs/>
          <w:lang w:val="fr-FR"/>
        </w:rPr>
        <w:t xml:space="preserve">about </w:t>
      </w:r>
      <w:r w:rsidR="00622FA0">
        <w:rPr>
          <w:b/>
          <w:bCs/>
          <w:i/>
          <w:iCs/>
          <w:lang w:val="fr-FR"/>
        </w:rPr>
        <w:t>700 c</w:t>
      </w:r>
      <w:r w:rsidR="00C52B80">
        <w:rPr>
          <w:b/>
          <w:bCs/>
          <w:i/>
          <w:iCs/>
          <w:lang w:val="fr-FR"/>
        </w:rPr>
        <w:t>h</w:t>
      </w:r>
      <w:r w:rsidR="00622FA0">
        <w:rPr>
          <w:b/>
          <w:bCs/>
          <w:i/>
          <w:iCs/>
          <w:lang w:val="fr-FR"/>
        </w:rPr>
        <w:t>ar.)</w:t>
      </w:r>
      <w:r w:rsidR="00622FA0" w:rsidRPr="00E523EB">
        <w:rPr>
          <w:b/>
          <w:bCs/>
          <w:i/>
          <w:iCs/>
        </w:rPr>
        <w:t xml:space="preserve">: </w:t>
      </w:r>
      <w:r w:rsidR="00622FA0" w:rsidRPr="00E523EB">
        <w:rPr>
          <w:b/>
          <w:bCs/>
          <w:i/>
          <w:iCs/>
          <w:lang w:val="fr-FR"/>
        </w:rPr>
        <w:t xml:space="preserve">Aenean maximus nisi a dui fringilla lobortis. </w:t>
      </w:r>
      <w:r w:rsidR="00622FA0" w:rsidRPr="00E523EB">
        <w:rPr>
          <w:b/>
          <w:bCs/>
          <w:i/>
          <w:iCs/>
        </w:rPr>
        <w:t xml:space="preserve">Sed vel porttitor tortor. Aenean at rutrum mauris. Vivamus sit amet sodales enim. Nulla a accumsan mauris. Class aptent taciti sociosqu ad litora torquent per conubia nostra, per inceptos himenaeos. Ut varius, nulla et blandit vulputate, quam augue ornare augue, eu scelerisque tellus nibh a lectus. Donec pretium sem felis, quis ornare massa mollis vel. Duis scelerisque magna nec tempus accumsan. Ut varius, nulla et blandit vulputate, quam augue ornare augue, eu scelerisque tellus nibh a lectus. Donec pretium sem felis, quis ornare massa mollis vel. Duis scelerisque magna nec tempus accumsan. </w:t>
      </w:r>
    </w:p>
    <w:p w:rsidR="00622FA0" w:rsidRPr="00E523EB" w:rsidRDefault="00C52B80" w:rsidP="00622FA0">
      <w:pPr>
        <w:pStyle w:val="Rsums"/>
      </w:pPr>
      <w:r w:rsidRPr="006A3A83">
        <w:rPr>
          <w:color w:val="FF0000"/>
          <w:lang w:val="es-ES"/>
        </w:rPr>
        <w:t xml:space="preserve">5 </w:t>
      </w:r>
      <w:r>
        <w:rPr>
          <w:color w:val="FF0000"/>
          <w:lang w:val="es-ES"/>
        </w:rPr>
        <w:t xml:space="preserve">french </w:t>
      </w:r>
      <w:r w:rsidRPr="006A3A83">
        <w:rPr>
          <w:color w:val="FF0000"/>
          <w:lang w:val="es-ES"/>
        </w:rPr>
        <w:t>keywords</w:t>
      </w:r>
      <w:r w:rsidRPr="00E523EB">
        <w:rPr>
          <w:lang w:val="es-ES"/>
        </w:rPr>
        <w:t xml:space="preserve"> max, comma</w:t>
      </w:r>
      <w:r>
        <w:rPr>
          <w:lang w:val="es-ES"/>
        </w:rPr>
        <w:t>-</w:t>
      </w:r>
      <w:r w:rsidRPr="00E523EB">
        <w:rPr>
          <w:lang w:val="es-ES"/>
        </w:rPr>
        <w:t>separated. Avoid general terms (city, urbanism, etc.)</w:t>
      </w:r>
      <w:r w:rsidR="00CA000A">
        <w:t>.</w:t>
      </w:r>
    </w:p>
    <w:p w:rsidR="00622FA0" w:rsidRDefault="00622FA0" w:rsidP="00622FA0">
      <w:pPr>
        <w:pStyle w:val="Rsums"/>
        <w:rPr>
          <w:lang w:val="es-ES"/>
        </w:rPr>
      </w:pPr>
      <w:r w:rsidRPr="006A3A83">
        <w:rPr>
          <w:color w:val="FF0000"/>
        </w:rPr>
        <w:t>English Abstract</w:t>
      </w:r>
      <w:r>
        <w:t xml:space="preserve"> </w:t>
      </w:r>
      <w:r w:rsidR="00C52B80">
        <w:rPr>
          <w:lang w:val="fr-FR"/>
        </w:rPr>
        <w:t xml:space="preserve">(100 </w:t>
      </w:r>
      <w:r w:rsidR="00C52B80" w:rsidRPr="00C52B80">
        <w:rPr>
          <w:i w:val="0"/>
          <w:iCs w:val="0"/>
          <w:lang w:val="fr-FR"/>
        </w:rPr>
        <w:t>words</w:t>
      </w:r>
      <w:r w:rsidR="00C52B80" w:rsidRPr="00C52B80">
        <w:rPr>
          <w:lang w:val="fr-FR"/>
        </w:rPr>
        <w:t xml:space="preserve">, </w:t>
      </w:r>
      <w:r w:rsidR="00C52B80" w:rsidRPr="00C52B80">
        <w:rPr>
          <w:i w:val="0"/>
          <w:iCs w:val="0"/>
          <w:lang w:val="fr-FR"/>
        </w:rPr>
        <w:t>about</w:t>
      </w:r>
      <w:r w:rsidR="00C52B80">
        <w:rPr>
          <w:b w:val="0"/>
          <w:bCs w:val="0"/>
          <w:i w:val="0"/>
          <w:iCs w:val="0"/>
          <w:lang w:val="fr-FR"/>
        </w:rPr>
        <w:t xml:space="preserve"> </w:t>
      </w:r>
      <w:r w:rsidR="00C52B80">
        <w:rPr>
          <w:lang w:val="fr-FR"/>
        </w:rPr>
        <w:t>700 c</w:t>
      </w:r>
      <w:r w:rsidR="00C52B80">
        <w:rPr>
          <w:b w:val="0"/>
          <w:bCs w:val="0"/>
          <w:i w:val="0"/>
          <w:iCs w:val="0"/>
          <w:lang w:val="fr-FR"/>
        </w:rPr>
        <w:t>h</w:t>
      </w:r>
      <w:r w:rsidR="00C52B80">
        <w:rPr>
          <w:lang w:val="fr-FR"/>
        </w:rPr>
        <w:t>ar.)</w:t>
      </w:r>
      <w:r>
        <w:t xml:space="preserve">: </w:t>
      </w:r>
      <w:r w:rsidRPr="00E523EB">
        <w:t xml:space="preserve">Pellentesque ac efficitur nisi, quis cursus metus. Donec eget vehicula lorem, et ultricies velit. Quisque volutpat massa ac est commodo placerat. Nam quis velit tortor. Vestibulum ac vestibulum neque, et vulputate justo. Cras eget purus vel eros maximus condimentum suscipit ac risus. Nulla commodo est eget convallis rhoncus. </w:t>
      </w:r>
      <w:r w:rsidRPr="00E523EB">
        <w:rPr>
          <w:lang w:val="es-ES"/>
        </w:rPr>
        <w:t xml:space="preserve">Vivamus sed porta sapien. Nullam commodo, ante et elementum fermentum, nunc tortor dictum orci, eu pretium nibh nulla ac nunc. </w:t>
      </w:r>
      <w:r w:rsidRPr="00E523EB">
        <w:t xml:space="preserve"> Cras eget purus vel eros maximus condimentum suscipit ac risus. Nulla commodo est eget convallis rhoncus. </w:t>
      </w:r>
      <w:r w:rsidRPr="00E523EB">
        <w:rPr>
          <w:lang w:val="es-ES"/>
        </w:rPr>
        <w:t xml:space="preserve">Vivamus sed porta sapien. Nullam commodo, ante et elementum fermentum, nunc tortor dictum orci, eu pretium nibh nulla ac nunc. </w:t>
      </w:r>
    </w:p>
    <w:p w:rsidR="00622FA0" w:rsidRPr="00E523EB" w:rsidRDefault="00622FA0" w:rsidP="00622FA0">
      <w:pPr>
        <w:pStyle w:val="Rsums"/>
        <w:rPr>
          <w:lang w:val="es-ES"/>
        </w:rPr>
      </w:pPr>
      <w:r w:rsidRPr="006A3A83">
        <w:rPr>
          <w:color w:val="FF0000"/>
          <w:lang w:val="es-ES"/>
        </w:rPr>
        <w:t xml:space="preserve">5 </w:t>
      </w:r>
      <w:r w:rsidR="00C52B80">
        <w:rPr>
          <w:color w:val="FF0000"/>
          <w:lang w:val="es-ES"/>
        </w:rPr>
        <w:t xml:space="preserve">english </w:t>
      </w:r>
      <w:r w:rsidRPr="006A3A83">
        <w:rPr>
          <w:color w:val="FF0000"/>
          <w:lang w:val="es-ES"/>
        </w:rPr>
        <w:t>keywords</w:t>
      </w:r>
      <w:r w:rsidRPr="00E523EB">
        <w:rPr>
          <w:lang w:val="es-ES"/>
        </w:rPr>
        <w:t xml:space="preserve"> max, comma</w:t>
      </w:r>
      <w:r>
        <w:rPr>
          <w:lang w:val="es-ES"/>
        </w:rPr>
        <w:t>-</w:t>
      </w:r>
      <w:r w:rsidRPr="00E523EB">
        <w:rPr>
          <w:lang w:val="es-ES"/>
        </w:rPr>
        <w:t>separated. Avoid general terms (city, urbanism, etc.)</w:t>
      </w:r>
      <w:r w:rsidR="00CA000A">
        <w:rPr>
          <w:lang w:val="es-ES"/>
        </w:rPr>
        <w:t>.</w:t>
      </w:r>
    </w:p>
    <w:p w:rsidR="004C2406" w:rsidRPr="00693102" w:rsidRDefault="004C2406" w:rsidP="00693102">
      <w:pPr>
        <w:pStyle w:val="Titre3"/>
      </w:pPr>
      <w:r w:rsidRPr="00693102">
        <w:t>Illustrations</w:t>
      </w:r>
    </w:p>
    <w:p w:rsidR="004C2406" w:rsidRPr="00693102" w:rsidRDefault="004C2406" w:rsidP="004C2406">
      <w:pPr>
        <w:jc w:val="left"/>
        <w:rPr>
          <w:b/>
          <w:bCs/>
          <w:i/>
          <w:iCs/>
        </w:rPr>
      </w:pPr>
      <w:r w:rsidRPr="00693102">
        <w:rPr>
          <w:b/>
          <w:bCs/>
          <w:i/>
          <w:iCs/>
        </w:rPr>
        <w:t>All illustrations (captioned and royalty-free images, tables, graphics) must be</w:t>
      </w:r>
      <w:r w:rsidRPr="00693102">
        <w:rPr>
          <w:b/>
          <w:bCs/>
          <w:i/>
          <w:iCs/>
        </w:rPr>
        <w:t xml:space="preserve"> numbered and</w:t>
      </w:r>
      <w:r w:rsidRPr="00693102">
        <w:rPr>
          <w:b/>
          <w:bCs/>
          <w:i/>
          <w:iCs/>
        </w:rPr>
        <w:t xml:space="preserve"> inserted in their proper place in the text </w:t>
      </w:r>
      <w:r w:rsidRPr="00693102">
        <w:rPr>
          <w:b/>
          <w:bCs/>
          <w:i/>
          <w:iCs/>
          <w:color w:val="C00000"/>
        </w:rPr>
        <w:t xml:space="preserve">AND </w:t>
      </w:r>
      <w:r w:rsidRPr="00693102">
        <w:rPr>
          <w:b/>
          <w:bCs/>
          <w:i/>
          <w:iCs/>
        </w:rPr>
        <w:t>must also be attached, each as a separate file in jpeg or png format (svg or ai for maps or tables).</w:t>
      </w:r>
    </w:p>
    <w:p w:rsidR="004C2406" w:rsidRPr="00693102" w:rsidRDefault="004C2406" w:rsidP="004C2406">
      <w:pPr>
        <w:jc w:val="left"/>
        <w:rPr>
          <w:b/>
          <w:bCs/>
          <w:i/>
          <w:iCs/>
        </w:rPr>
      </w:pPr>
      <w:r w:rsidRPr="00693102">
        <w:rPr>
          <w:b/>
          <w:bCs/>
          <w:i/>
          <w:iCs/>
        </w:rPr>
        <w:t>A main illustration (captioned and copyright-free) is strongly recommended to accompany the publication (also delivered separately from the text document).</w:t>
      </w:r>
    </w:p>
    <w:p w:rsidR="004C2406" w:rsidRPr="004C2406" w:rsidRDefault="004C2406" w:rsidP="004C2406">
      <w:pPr>
        <w:jc w:val="left"/>
        <w:rPr>
          <w:b/>
          <w:bCs/>
        </w:rPr>
      </w:pPr>
      <w:r w:rsidRPr="00693102">
        <w:rPr>
          <w:b/>
          <w:bCs/>
          <w:i/>
          <w:iCs/>
        </w:rPr>
        <w:t>All illustrations must have a minimum resolution of 72 dpi, minimum width 600 pixels.</w:t>
      </w:r>
    </w:p>
    <w:p w:rsidR="0006683F" w:rsidRDefault="00AE6155" w:rsidP="008954B5">
      <w:pPr>
        <w:pStyle w:val="Titre1"/>
      </w:pPr>
      <w:r>
        <w:lastRenderedPageBreak/>
        <w:t xml:space="preserve">Paper </w:t>
      </w:r>
      <w:r w:rsidR="004614C9">
        <w:t>Tit</w:t>
      </w:r>
      <w:r>
        <w:t>le</w:t>
      </w:r>
      <w:r w:rsidR="004614C9">
        <w:t xml:space="preserve"> </w:t>
      </w:r>
      <w:r w:rsidR="00D71D26">
        <w:t>(</w:t>
      </w:r>
      <w:r>
        <w:t>heading</w:t>
      </w:r>
      <w:r w:rsidR="00D71D26">
        <w:t xml:space="preserve"> 1)</w:t>
      </w:r>
    </w:p>
    <w:p w:rsidR="0006683F" w:rsidRPr="00FC4CE9" w:rsidRDefault="00AE6155" w:rsidP="00FC4CE9">
      <w:pPr>
        <w:pStyle w:val="Sous-titre"/>
      </w:pPr>
      <w:r>
        <w:t>and subtitle if any</w:t>
      </w:r>
      <w:r w:rsidR="00EB715B">
        <w:t xml:space="preserve"> (please be concise)</w:t>
      </w:r>
    </w:p>
    <w:p w:rsidR="00706F8E" w:rsidRPr="005C20DF" w:rsidRDefault="00706F8E" w:rsidP="005C20DF">
      <w:pPr>
        <w:pStyle w:val="Titre2"/>
        <w:rPr>
          <w:sz w:val="26"/>
          <w:szCs w:val="26"/>
        </w:rPr>
      </w:pPr>
      <w:r w:rsidRPr="005C20DF">
        <w:rPr>
          <w:sz w:val="26"/>
          <w:szCs w:val="26"/>
        </w:rPr>
        <w:t>Introduction</w:t>
      </w:r>
      <w:r w:rsidR="00F74552">
        <w:rPr>
          <w:sz w:val="26"/>
          <w:szCs w:val="26"/>
        </w:rPr>
        <w:t xml:space="preserve"> (</w:t>
      </w:r>
      <w:r w:rsidR="00AE6155">
        <w:rPr>
          <w:sz w:val="26"/>
          <w:szCs w:val="26"/>
        </w:rPr>
        <w:t>heading</w:t>
      </w:r>
      <w:r w:rsidR="00F74552">
        <w:rPr>
          <w:sz w:val="26"/>
          <w:szCs w:val="26"/>
        </w:rPr>
        <w:t xml:space="preserve"> 2)</w:t>
      </w:r>
    </w:p>
    <w:p w:rsidR="006F6923" w:rsidRPr="00BF1E4C" w:rsidRDefault="00BF1E4C" w:rsidP="00120406">
      <w:r w:rsidRPr="008A4D13">
        <w:t>Lorem ipsum dolor sit amet, consectetur</w:t>
      </w:r>
      <w:r w:rsidR="006F6923">
        <w:rPr>
          <w:rStyle w:val="Appelnotedebasdep"/>
        </w:rPr>
        <w:footnoteReference w:id="2"/>
      </w:r>
      <w:r w:rsidR="006F6923" w:rsidRPr="008A4D13">
        <w:t xml:space="preserve"> adipiscing elit. </w:t>
      </w:r>
      <w:r w:rsidR="006F6923" w:rsidRPr="00BF1E4C">
        <w:t xml:space="preserve">Aenean sit amet accumsan nulla, sit amet fermentum felis. Praesent tempus ullamcorper tempor. In fringilla, ex in placerat tristique, orci diam vulputate lacus, eget ultrices erat odio vel lorem. </w:t>
      </w:r>
      <w:r w:rsidR="006F6923" w:rsidRPr="00120406">
        <w:t xml:space="preserve">Integer orci nunc, rhoncus quis turpis nec, tincidunt gravida ex. </w:t>
      </w:r>
      <w:r w:rsidR="006F6923" w:rsidRPr="00BF1E4C">
        <w:t>Vestibulum vitae laoreet tellus</w:t>
      </w:r>
      <w:r w:rsidR="006F6923">
        <w:rPr>
          <w:rStyle w:val="Appelnotedebasdep"/>
        </w:rPr>
        <w:footnoteReference w:id="3"/>
      </w:r>
      <w:r w:rsidR="006F6923" w:rsidRPr="00BF1E4C">
        <w:t xml:space="preserve">. Nullam eu purus non est hendrerit eleifend eget eu ex. Class aptent taciti sociosqu ad litora torquent per conubia nostra, per inceptos himenaeos. </w:t>
      </w:r>
      <w:proofErr w:type="gramStart"/>
      <w:r w:rsidR="006F6923" w:rsidRPr="00BF1E4C">
        <w:t>Mauris</w:t>
      </w:r>
      <w:proofErr w:type="gramEnd"/>
      <w:r w:rsidR="006F6923" w:rsidRPr="00BF1E4C">
        <w:t xml:space="preserve"> cursus mauris sit amet convallis tristique. Etiam tincidunt maximus consequat. </w:t>
      </w:r>
    </w:p>
    <w:p w:rsidR="006F6923" w:rsidRPr="00237EF2" w:rsidRDefault="00AE6155" w:rsidP="004614C9">
      <w:pPr>
        <w:pStyle w:val="Titre3"/>
      </w:pPr>
      <w:r>
        <w:t>C</w:t>
      </w:r>
      <w:r w:rsidR="006F6923" w:rsidRPr="004614C9">
        <w:t>lassification</w:t>
      </w:r>
      <w:r>
        <w:t xml:space="preserve"> attempt</w:t>
      </w:r>
      <w:r w:rsidR="006F6923" w:rsidRPr="004614C9">
        <w:t xml:space="preserve"> </w:t>
      </w:r>
      <w:r w:rsidR="006F6923">
        <w:t>(</w:t>
      </w:r>
      <w:r>
        <w:t>heading</w:t>
      </w:r>
      <w:r w:rsidR="006F6923">
        <w:t xml:space="preserve"> 3)</w:t>
      </w:r>
    </w:p>
    <w:p w:rsidR="006F6923" w:rsidRDefault="006F6923" w:rsidP="00120406">
      <w:r w:rsidRPr="008A4D13">
        <w:rPr>
          <w:lang w:val="fr-FR"/>
        </w:rPr>
        <w:t xml:space="preserve">Aenean maximus nisi a dui fringilla lobortis. </w:t>
      </w:r>
      <w:r w:rsidRPr="00BF1E4C">
        <w:t xml:space="preserve">Sed vel porttitor tortor. Aenean at rutrum mauris. Vivamus sit amet sodales enim. Nulla a accumsan mauris. Class aptent taciti sociosqu ad litora torquent per conubia nostra, per inceptos himenaeos. Ut varius, nulla et blandit vulputate, quam augue ornare augue, eu scelerisque tellus nibh a lectus. Donec pretium sem felis, quis ornare massa mollis vel. Duis scelerisque magna nec tempus accumsan. </w:t>
      </w:r>
    </w:p>
    <w:p w:rsidR="006F6923" w:rsidRPr="00BF1E4C" w:rsidRDefault="00AE6155" w:rsidP="00637BC3">
      <w:pPr>
        <w:pStyle w:val="Titre4"/>
      </w:pPr>
      <w:r w:rsidRPr="00AE6155">
        <w:t>Characterization of challenges</w:t>
      </w:r>
      <w:r w:rsidR="006F6923">
        <w:t xml:space="preserve"> (</w:t>
      </w:r>
      <w:r>
        <w:t>heading</w:t>
      </w:r>
      <w:r w:rsidR="006F6923">
        <w:t xml:space="preserve"> 4)</w:t>
      </w:r>
    </w:p>
    <w:p w:rsidR="006F6923" w:rsidRDefault="006F6923" w:rsidP="00120406">
      <w:pPr>
        <w:rPr>
          <w:lang w:val="es-ES"/>
        </w:rPr>
      </w:pPr>
      <w:r w:rsidRPr="00BF1E4C">
        <w:t xml:space="preserve">Pellentesque ac efficitur nisi, quis cursus metus. Donec eget vehicula lorem, et ultricies velit. Quisque volutpat massa ac est commodo placerat. Nam quis velit tortor. Vestibulum ac vestibulum neque, et vulputate justo. Cras eget purus vel eros maximus condimentum suscipit ac risus. Nulla commodo est eget convallis rhoncus. </w:t>
      </w:r>
      <w:r w:rsidRPr="00BF1E4C">
        <w:rPr>
          <w:lang w:val="es-ES"/>
        </w:rPr>
        <w:t xml:space="preserve">Vivamus sed porta sapien. Nullam commodo, ante et elementum fermentum, nunc tortor dictum orci, eu pretium nibh nulla ac nunc. </w:t>
      </w:r>
    </w:p>
    <w:p w:rsidR="006F6923" w:rsidRPr="00244EF3" w:rsidRDefault="00AE6155" w:rsidP="00244EF3">
      <w:pPr>
        <w:pStyle w:val="Titre5"/>
        <w:rPr>
          <w:noProof/>
        </w:rPr>
      </w:pPr>
      <w:r>
        <w:t>A constant debate</w:t>
      </w:r>
      <w:r w:rsidR="006F6923">
        <w:t xml:space="preserve"> (</w:t>
      </w:r>
      <w:r>
        <w:t>heading</w:t>
      </w:r>
      <w:r w:rsidR="006F6923">
        <w:t xml:space="preserve"> 5)</w:t>
      </w:r>
    </w:p>
    <w:p w:rsidR="006F6923" w:rsidRDefault="006F6923" w:rsidP="00120406">
      <w:pPr>
        <w:rPr>
          <w:lang w:val="es-ES"/>
        </w:rPr>
      </w:pPr>
      <w:r w:rsidRPr="00BF1E4C">
        <w:rPr>
          <w:lang w:val="es-ES"/>
        </w:rPr>
        <w:t xml:space="preserve">Maecenas auctor ligula augue, nec finibus eros luctus ut. Aliquam erat volutpat. Mauris sollicitudin eget massa a tincidunt. Ut fermentum rutrum mauris pulvinar ultricies. Integer laoreet diam orci, vel feugiat mi aliquet eu. In hac habitasse platea dictumst. Fusce sed luctus risus, at luctus magna. Ut sagittis odio a blandit bibendum. </w:t>
      </w:r>
    </w:p>
    <w:p w:rsidR="006F6923" w:rsidRPr="00637BC3" w:rsidRDefault="00AE6155" w:rsidP="00637BC3">
      <w:pPr>
        <w:pStyle w:val="Titre6"/>
        <w:rPr>
          <w:spacing w:val="30"/>
        </w:rPr>
      </w:pPr>
      <w:r w:rsidRPr="00AE6155">
        <w:rPr>
          <w:spacing w:val="30"/>
        </w:rPr>
        <w:t>Regulatory approach</w:t>
      </w:r>
      <w:r w:rsidR="006F6923">
        <w:t xml:space="preserve"> (</w:t>
      </w:r>
      <w:r>
        <w:t>heading</w:t>
      </w:r>
      <w:r w:rsidR="006F6923">
        <w:t xml:space="preserve"> 6)</w:t>
      </w:r>
    </w:p>
    <w:p w:rsidR="006F6923" w:rsidRPr="00BF1E4C" w:rsidRDefault="006F6923" w:rsidP="00120406">
      <w:r w:rsidRPr="00BF1E4C">
        <w:rPr>
          <w:lang w:val="es-ES"/>
        </w:rPr>
        <w:t xml:space="preserve">Donec id eros ac mi convallis aliquam. Vivamus aliquam fermentum orci, in maximus mi. Etiam vitae maximus ante. Aenean interdum vitae est in finibus. Aenean sapien urna, finibus sit amet mi ac, efficitur scelerisque sapien. </w:t>
      </w:r>
      <w:r w:rsidRPr="00BF1E4C">
        <w:t xml:space="preserve">Nam rhoncus accumsan libero a volutpat. Fusce sagittis sit amet massa vitae molestie. Phasellus eu velit eu turpis ultricies cursus convallis iaculis tortor. Sed viverra lacus non tellus rutrum, nec mattis enim sollicitudin. Vestibulum tincidunt neque lacinia mauris elementum lobortis. </w:t>
      </w:r>
    </w:p>
    <w:p w:rsidR="006F6923" w:rsidRPr="0002532E" w:rsidRDefault="006F6923" w:rsidP="0002532E">
      <w:pPr>
        <w:ind w:left="624" w:right="624"/>
        <w:rPr>
          <w:i/>
          <w:iCs/>
        </w:rPr>
      </w:pPr>
      <w:r w:rsidRPr="00D4450E">
        <w:rPr>
          <w:i/>
          <w:iCs/>
          <w:lang w:val="fr-FR"/>
        </w:rPr>
        <w:t>Citation</w:t>
      </w:r>
      <w:r>
        <w:rPr>
          <w:i/>
          <w:iCs/>
        </w:rPr>
        <w:t xml:space="preserve"> : </w:t>
      </w:r>
      <w:r w:rsidRPr="0002532E">
        <w:rPr>
          <w:i/>
          <w:iCs/>
        </w:rPr>
        <w:t xml:space="preserve">Vestibulum consequat vestibulum lobortis. Vivamus tempus lectus vitae nisi semper, sed dapibus augue aliquet. Mauris ut volutpat mi. Donec gravida augue et libero semper mattis. Integer ornare velit et mauris hendrerit, sit amet pulvinar sem auctor. Maecenas eleifend, lorem nec ultricies porta, est arcu elementum arcu, vitae molestie justo lacus nec odio. </w:t>
      </w:r>
      <w:r w:rsidRPr="0002532E">
        <w:rPr>
          <w:i/>
          <w:iCs/>
          <w:lang w:val="es-ES"/>
        </w:rPr>
        <w:t xml:space="preserve">Fusce mollis mi in metus auctor auctor. Nunc fringilla metus nec euismod sagittis. </w:t>
      </w:r>
      <w:r w:rsidRPr="0002532E">
        <w:rPr>
          <w:i/>
          <w:iCs/>
        </w:rPr>
        <w:t xml:space="preserve">Sed facilisis pharetra lorem, ac scelerisque augue facilisis at. Curabitur ut arcu vel velit volutpat luctus fringilla sit amet neque. Morbi efficitur id sem sed malesuada. </w:t>
      </w:r>
    </w:p>
    <w:p w:rsidR="006F6923" w:rsidRPr="00BF1E4C" w:rsidRDefault="006F6923" w:rsidP="00120406">
      <w:r w:rsidRPr="00BF1E4C">
        <w:t xml:space="preserve">Curabitur sit amet feugiat massa. Donec non neque at lectus fringilla laoreet. Maecenas feugiat massa nec tortor consectetur, ut pretium augue condimentum. Vivamus efficitur aliquet urna. Aenean id fringilla nisi, a sodales libero. Aliquam vel venenatis ligula. Vivamus accumsan varius nisi, sed suscipit erat euismod non. Pellentesque in auctor tellus. </w:t>
      </w:r>
    </w:p>
    <w:p w:rsidR="006F6923" w:rsidRPr="00BF1E4C" w:rsidRDefault="00AE6155" w:rsidP="007B20B9">
      <w:pPr>
        <w:pStyle w:val="Encadr"/>
      </w:pPr>
      <w:r>
        <w:rPr>
          <w:lang w:val="fr-FR"/>
        </w:rPr>
        <w:t>Inset</w:t>
      </w:r>
      <w:r w:rsidR="006F6923">
        <w:t xml:space="preserve"> : </w:t>
      </w:r>
      <w:r w:rsidR="006F6923" w:rsidRPr="00BF1E4C">
        <w:t xml:space="preserve">Fusce varius lorem vel mauris faucibus hendrerit ultrices vel massa. Class aptent taciti sociosqu ad litora torquent per conubia nostra, per inceptos himenaeos. Suspendisse potenti. Praesent tempor odio ipsum, vitae congue lectus consectetur at. Vestibulum vel aliquam leo, eget imperdiet mauris. Suspendisse cursus dignissim enim ut tempor. Nunc consequat dolor nisi, id aliquet orci aliquet eu. Nunc in urna vehicula, commodo ex pharetra, tincidunt purus. Nam dapibus neque nulla, ut dapibus felis volutpat id. Suspendisse tincidunt mauris id mattis semper. Orci varius natoque penatibus et magnis dis parturient montes, nascetur ridiculus mus. Praesent porttitor faucibus lectus vel vulputate. Aenean et felis rhoncus, rutrum massa ultricies, condimentum mi. Donec ut ullamcorper odio, eu scelerisque enim. </w:t>
      </w:r>
      <w:r w:rsidR="006F6923" w:rsidRPr="00120406">
        <w:t xml:space="preserve">Suspendisse eget dolor sed orci volutpat dictum ac in sem. </w:t>
      </w:r>
      <w:r w:rsidR="006F6923" w:rsidRPr="00BF1E4C">
        <w:t xml:space="preserve">Etiam sit amet ligula </w:t>
      </w:r>
      <w:proofErr w:type="gramStart"/>
      <w:r w:rsidR="006F6923" w:rsidRPr="00BF1E4C">
        <w:t>a</w:t>
      </w:r>
      <w:proofErr w:type="gramEnd"/>
      <w:r w:rsidR="006F6923" w:rsidRPr="00BF1E4C">
        <w:t xml:space="preserve"> ipsum convallis maximus id id nisl. </w:t>
      </w:r>
    </w:p>
    <w:p w:rsidR="006F6923" w:rsidRPr="00BF1E4C" w:rsidRDefault="006F6923" w:rsidP="00F74552">
      <w:pPr>
        <w:rPr>
          <w:lang w:val="es-ES"/>
        </w:rPr>
      </w:pPr>
      <w:r w:rsidRPr="00BF1E4C">
        <w:lastRenderedPageBreak/>
        <w:t xml:space="preserve">Suspendisse iaculis libero et tellus ullamcorper tristique ac eget mi. Curabitur ipsum massa, pulvinar </w:t>
      </w:r>
      <w:proofErr w:type="gramStart"/>
      <w:r w:rsidRPr="00BF1E4C">
        <w:t>a</w:t>
      </w:r>
      <w:proofErr w:type="gramEnd"/>
      <w:r w:rsidRPr="00BF1E4C">
        <w:t xml:space="preserve"> arcu ut, pharetra varius mauris. Fusce et nisi id lorem sagittis tempor </w:t>
      </w:r>
      <w:proofErr w:type="gramStart"/>
      <w:r w:rsidRPr="00BF1E4C">
        <w:t>a</w:t>
      </w:r>
      <w:proofErr w:type="gramEnd"/>
      <w:r w:rsidRPr="00BF1E4C">
        <w:t xml:space="preserve"> ac leo. Mauris volutpat semper pulvinar. Pellentesque vestibulum augue orci. Integer ut dignissim nunc. Nam egestas tellus id felis scelerisque, at mollis orci tempor. Suspendisse euismod, lacus nec facilisis volutpat, sem augue aliquet sem, a malesuada ligula nunc </w:t>
      </w:r>
      <w:r w:rsidRPr="00F74552">
        <w:t>at</w:t>
      </w:r>
      <w:r w:rsidRPr="00BF1E4C">
        <w:t xml:space="preserve"> nibh. Proin et tellus et quam eleifend sodales. Morbi elementum elementum diam, in ullamcorper orci suscipit sit amet. Nunc scelerisque at quam ac tempor. Duis vehicula velit quis mauris luctus, quis cursus nisi condimentum. </w:t>
      </w:r>
      <w:r w:rsidRPr="00BF1E4C">
        <w:rPr>
          <w:lang w:val="es-ES"/>
        </w:rPr>
        <w:t xml:space="preserve">Nam commodo at mauris a viverra. Vivamus venenatis ipsum malesuada diam auctor egestas. </w:t>
      </w:r>
    </w:p>
    <w:p w:rsidR="006F6923" w:rsidRPr="00F74552" w:rsidRDefault="00DE2AD6" w:rsidP="007B20B9">
      <w:pPr>
        <w:pStyle w:val="Titredencadr"/>
      </w:pPr>
      <w:r>
        <w:t>Inset with title</w:t>
      </w:r>
    </w:p>
    <w:p w:rsidR="006F6923" w:rsidRPr="00BF1E4C" w:rsidRDefault="006F6923" w:rsidP="007B20B9">
      <w:pPr>
        <w:pStyle w:val="Encadr"/>
      </w:pPr>
      <w:r w:rsidRPr="00BF1E4C">
        <w:rPr>
          <w:lang w:val="es-ES"/>
        </w:rPr>
        <w:t xml:space="preserve">Proin gravida imperdiet ex, in pellentesque leo ornare eget. </w:t>
      </w:r>
      <w:r w:rsidRPr="00BF1E4C">
        <w:t xml:space="preserve">Nullam rhoncus fringilla tristique. Fusce in mattis lectus. Donec tristique consequat lorem, gravida vulputate leo sodales non. Duis sit amet convallis lorem. Fusce nec ligula et odio malesuada pretium. Aliquam erat volutpat. Aenean gravida arcu interdum blandit porttitor. Maecenas et tellus convallis, ultrices erat lobortis, porttitor risus. Mauris sagittis ornare sem quis sagittis. Pellentesque facilisis, mauris vel dictum scelerisque, nisl nibh pellentesque sapien, eu hendrerit sem risus vel diam. </w:t>
      </w:r>
    </w:p>
    <w:p w:rsidR="006F6923" w:rsidRDefault="006F6923" w:rsidP="00120406">
      <w:r w:rsidRPr="00BF1E4C">
        <w:t xml:space="preserve">Ut posuere sem lobortis ullamcorper feugiat. Duis quis porttitor eros, et volutpat urna. Etiam scelerisque erat non consectetur pretium. Etiam sit amet sagittis ligula. Integer eu velit enim. Nam ultrices commodo rhoncus. Aliquam efficitur imperdiet massa, vel aliquet lectus finibus in. Quisque eu faucibus velit. Donec sit amet sapien ante. Vivamus arcu diam, maximus a bibendum eget, faucibus sit amet odio. Nulla quis malesuada nisi, non lacinia orci. Phasellus luctus dui libero, commodo auctor mauris imperdiet non. Vestibulum ante ipsum primis in faucibus orci luctus et ultrices posuere cubilia curae; </w:t>
      </w:r>
    </w:p>
    <w:p w:rsidR="006F6923" w:rsidRDefault="006F6923" w:rsidP="00CB24AF">
      <w:pPr>
        <w:pStyle w:val="Imagepleine"/>
      </w:pPr>
      <w:r>
        <w:rPr>
          <w:noProof/>
        </w:rPr>
        <w:drawing>
          <wp:inline distT="0" distB="0" distL="0" distR="0" wp14:anchorId="66EC7C96" wp14:editId="197470F8">
            <wp:extent cx="4968000" cy="3091163"/>
            <wp:effectExtent l="0" t="0" r="0" b="0"/>
            <wp:docPr id="120875334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753341" name="Image 1208753341"/>
                    <pic:cNvPicPr/>
                  </pic:nvPicPr>
                  <pic:blipFill>
                    <a:blip r:embed="rId10">
                      <a:extLst>
                        <a:ext uri="{28A0092B-C50C-407E-A947-70E740481C1C}">
                          <a14:useLocalDpi xmlns:a14="http://schemas.microsoft.com/office/drawing/2010/main" val="0"/>
                        </a:ext>
                      </a:extLst>
                    </a:blip>
                    <a:stretch>
                      <a:fillRect/>
                    </a:stretch>
                  </pic:blipFill>
                  <pic:spPr>
                    <a:xfrm>
                      <a:off x="0" y="0"/>
                      <a:ext cx="4968000" cy="3091163"/>
                    </a:xfrm>
                    <a:prstGeom prst="rect">
                      <a:avLst/>
                    </a:prstGeom>
                  </pic:spPr>
                </pic:pic>
              </a:graphicData>
            </a:graphic>
          </wp:inline>
        </w:drawing>
      </w:r>
    </w:p>
    <w:p w:rsidR="006F6923" w:rsidRPr="00DA0070" w:rsidRDefault="006F6923" w:rsidP="00DA0070">
      <w:pPr>
        <w:pStyle w:val="Lgende"/>
      </w:pPr>
      <w:r>
        <w:t xml:space="preserve">Fig. 1. </w:t>
      </w:r>
      <w:r w:rsidR="00DE2AD6" w:rsidRPr="00DE2AD6">
        <w:t>The Episcopal city</w:t>
      </w:r>
      <w:r>
        <w:t>, 1547</w:t>
      </w:r>
      <w:r w:rsidRPr="00DA0070">
        <w:t xml:space="preserve"> (</w:t>
      </w:r>
      <w:r w:rsidR="00DE2AD6" w:rsidRPr="00DE2AD6">
        <w:t>All rights reserved</w:t>
      </w:r>
      <w:r w:rsidRPr="00DA0070">
        <w:t>).</w:t>
      </w:r>
    </w:p>
    <w:p w:rsidR="006F6923" w:rsidRPr="00BF1E4C" w:rsidRDefault="006F6923" w:rsidP="00120406">
      <w:r w:rsidRPr="00BF1E4C">
        <w:t xml:space="preserve">Curabitur iaculis neque ac nisl cursus efficitur. Sed nisl metus, venenatis id placerat vitae, molestie at justo. Suspendisse sed feugiat mauris. Quisque lorem enim, dignissim sit amet augue venenatis, semper tincidunt purus. </w:t>
      </w:r>
      <w:r w:rsidRPr="00BF1E4C">
        <w:rPr>
          <w:lang w:val="es-ES"/>
        </w:rPr>
        <w:t xml:space="preserve">Aenean metus urna, auctor eget nunc consectetur, egestas maximus purus. Sed iaculis vulputate nisl id ultrices. Sed diam eros, volutpat nec nunc quis, ultrices pellentesque metus. Quisque suscipit euismod imperdiet. </w:t>
      </w:r>
      <w:r w:rsidRPr="00BF1E4C">
        <w:t xml:space="preserve">Donec in sem vitae arcu suscipit placerat. Ut ligula magna, lacinia ut lacinia et, rhoncus in ante. Duis efficitur felis a turpis venenatis convallis. Donec scelerisque ante elit, id ornare ligula posuere ac. Aliquam pulvinar placerat eros, at rhoncus turpis efficitur non. Class aptent taciti sociosqu ad litora torquent per conubia nostra, per inceptos himenaeos. </w:t>
      </w:r>
    </w:p>
    <w:p w:rsidR="006F6923" w:rsidRPr="00BF1E4C" w:rsidRDefault="006F6923" w:rsidP="00120406">
      <w:r w:rsidRPr="00BF1E4C">
        <w:t xml:space="preserve">Vivamus quis molestie urna, sit amet consequat dolor. In ut ex eget dolor ultrices semper id sit amet dolor. Vivamus vitae enim vel ante venenatis efficitur. Pellentesque feugiat tortor volutpat consectetur facilisis. Phasellus lacinia dapibus nibh in ullamcorper. Morbi lobortis congue scelerisque. Aliquam rutrum ipsum sem, a luctus nibh varius vitae. Curabitur pharetra ante nisi, </w:t>
      </w:r>
      <w:proofErr w:type="gramStart"/>
      <w:r w:rsidRPr="00BF1E4C">
        <w:t>a</w:t>
      </w:r>
      <w:proofErr w:type="gramEnd"/>
      <w:r w:rsidRPr="00BF1E4C">
        <w:t xml:space="preserve"> iaculis est tristique at. Nam consequat sem eu molestie molestie. Ut a massa ac ligula mattis rutrum in sed augue. </w:t>
      </w:r>
    </w:p>
    <w:p w:rsidR="006F6923" w:rsidRPr="00120406" w:rsidRDefault="006F6923" w:rsidP="00120406">
      <w:pPr>
        <w:rPr>
          <w:lang w:val="es-ES"/>
        </w:rPr>
      </w:pPr>
      <w:r w:rsidRPr="00BF1E4C">
        <w:t xml:space="preserve">Aliquam volutpat malesuada quam nec vulputate. Aenean placerat nunc consequat, viverra elit vitae, vehicula nunc. Sed malesuada enim id vestibulum cursus. Cras finibus, metus vitae ullamcorper convallis, sem purus porta metus, eu consequat risus nulla a lacus. Duis eget sem eu velit convallis consectetur a at erat. Donec non nibh sit amet erat volutpat maximus </w:t>
      </w:r>
      <w:proofErr w:type="gramStart"/>
      <w:r w:rsidRPr="00BF1E4C">
        <w:t>a</w:t>
      </w:r>
      <w:proofErr w:type="gramEnd"/>
      <w:r w:rsidRPr="00BF1E4C">
        <w:t xml:space="preserve"> eget </w:t>
      </w:r>
      <w:r w:rsidRPr="00BF1E4C">
        <w:lastRenderedPageBreak/>
        <w:t xml:space="preserve">lectus. Praesent vel porttitor enim. Sed purus lectus, viverra vel ex vitae, consequat lobortis eros. </w:t>
      </w:r>
      <w:r w:rsidRPr="00BF1E4C">
        <w:rPr>
          <w:lang w:val="es-ES"/>
        </w:rPr>
        <w:t xml:space="preserve">Nunc sollicitudin, nibh sed auctor semper, felis mauris ullamcorper nulla, sed luctus ex elit eu mi. </w:t>
      </w:r>
      <w:r w:rsidRPr="00120406">
        <w:rPr>
          <w:lang w:val="es-ES"/>
        </w:rPr>
        <w:t xml:space="preserve">Quisque finibus consequat enim, id porta ligula rhoncus quis. </w:t>
      </w:r>
    </w:p>
    <w:p w:rsidR="006F6923" w:rsidRDefault="006F6923" w:rsidP="00120406">
      <w:r w:rsidRPr="00120406">
        <w:rPr>
          <w:lang w:val="es-ES"/>
        </w:rPr>
        <w:t xml:space="preserve">Maecenas vulputate, sapien vitae consequat luctus, turpis nulla fringilla sem, eget placerat sem tortor a magna. </w:t>
      </w:r>
      <w:r w:rsidRPr="00BF1E4C">
        <w:t xml:space="preserve">In a quam a tellus dapibus interdum sit amet gravida erat. Pellentesque eu finibus augue. Pellentesque non nisl nec ex efficitur convallis </w:t>
      </w:r>
      <w:proofErr w:type="gramStart"/>
      <w:r w:rsidRPr="00BF1E4C">
        <w:t>a</w:t>
      </w:r>
      <w:proofErr w:type="gramEnd"/>
      <w:r w:rsidRPr="00BF1E4C">
        <w:t xml:space="preserve"> id felis. Curabitur at diam non est sodales porta. Donec in turpis nec metus viverra euismod. Praesent non tincidunt urna. Nunc eu posuere mi. Fusce dapibus mi vitae massa malesuada, quis iaculis enim pharetra. Integer ut dictum dui, vel fermentum dolor. Pellentesque vulputate, magna nec malesuada ullamcorper, massa magna ornare quam, et fringilla tellus tellus ut mi. Pellentesque id consequat tellus, ac porttitor sem. Aliquam erat volutpat. Sed quis aliquet purus. Morbi nec scelerisque tortor. Integer posuere felis gravida, pellentesque odio eget, convallis tortor. </w:t>
      </w:r>
    </w:p>
    <w:p w:rsidR="006F6923" w:rsidRPr="00BF1E4C" w:rsidRDefault="006F6923" w:rsidP="00120406">
      <w:r w:rsidRPr="002D3671">
        <w:t>Depuis la loi POPE (2005), puis les lois « Grenelle » (2010) et la loi de transition énergétique (2015), la nécessité d’agir en faveur de la transition énergétique et face au changement climatique a été progressivement reconnue dans le droit de l’urbanisme. Pour la thématique « énergie », ces dispositions s’inscrivent principalement dans deux directions : le développement des énergies renouvelables et l’amélioration de la performance énergétique des bâtiments (Brouant, 2012</w:t>
      </w:r>
      <w:hyperlink r:id="rId11" w:anchor="_ftn1" w:history="1">
        <w:r w:rsidRPr="002D3671">
          <w:rPr>
            <w:rStyle w:val="Lienhypertexte"/>
            <w:color w:val="auto"/>
            <w:u w:val="none"/>
          </w:rPr>
          <w:t>[1]</w:t>
        </w:r>
      </w:hyperlink>
      <w:r w:rsidRPr="002D3671">
        <w:t xml:space="preserve">). Pour le changement climatique, l’article L. 110 du code de l’urbanisme énonce, suite à la loi Grenelle 1 de 2009, que l’action des collectivités publiques en matière d’urbanisme « contribue à la lutte contre le changement climatique et à l’adaptation à ce changement ». </w:t>
      </w:r>
    </w:p>
    <w:p w:rsidR="00BF1E4C" w:rsidRPr="00BF1E4C" w:rsidRDefault="006F6923" w:rsidP="00120406">
      <w:r w:rsidRPr="00BF1E4C">
        <w:t>Integer laoreet tempus diam, vel feugiat urna dapibus et. Nunc mattis accumsan enim. Donec urna risus, tempus eget facilisis sit amet, volutpat eget nulla. Nullam consequat hendrerit diam, id condimentum odio ultrices ac. In mauris velit, malesuada at viverra et, euismod et diam. Nunc eget venenatis massa. Integer nunc diam, bibendum vel purus quis, pharetra rhoncus elit. Donec maximus elit lectus, et placerat mi bibendum et. Pellentesque vehicula tortor in finibus semper. Mauris dignissim sit amet erat nec placerat. Suspendisse in sagittis metus, ut bibendum dolor. Donec eget finibus libero. Mauris congue mauris ac ipsum fermentum, sed eleifend risus ullamcorper. Cras consequat blandit risus sed egestas. Aenean faucibus massa eu hendrerit tempor. Donec volutpat sodales dolor, vel dapibus nisi faucibus quis</w:t>
      </w:r>
      <w:r>
        <w:rPr>
          <w:rStyle w:val="Appelnotedebasdep"/>
        </w:rPr>
        <w:footnoteReference w:id="4"/>
      </w:r>
      <w:r w:rsidRPr="00BF1E4C">
        <w:t>.</w:t>
      </w:r>
      <w:r w:rsidR="00BF1E4C" w:rsidRPr="00BF1E4C">
        <w:t xml:space="preserve"> </w:t>
      </w:r>
    </w:p>
    <w:p w:rsidR="00BF1E4C" w:rsidRPr="00BF1E4C" w:rsidRDefault="00BF1E4C" w:rsidP="00120406">
      <w:r w:rsidRPr="00BF1E4C">
        <w:t xml:space="preserve">Morbi interdum massa eu elit viverra dapibus. Nam at dolor consectetur, feugiat quam sit amet, molestie risus. Donec ac hendrerit enim, non viverra nisl. Nulla ornare leo purus. Donec suscipit velit massa, eu commodo turpis pulvinar consectetur. Ut non dui. </w:t>
      </w:r>
    </w:p>
    <w:p w:rsidR="008A7732" w:rsidRDefault="00537F9E" w:rsidP="00537F9E">
      <w:pPr>
        <w:pStyle w:val="Titre3"/>
      </w:pPr>
      <w:r>
        <w:t>Bibliograph</w:t>
      </w:r>
      <w:r w:rsidR="00DE2AD6">
        <w:t>y</w:t>
      </w:r>
    </w:p>
    <w:p w:rsidR="00537F9E" w:rsidRDefault="00537F9E" w:rsidP="00537F9E">
      <w:pPr>
        <w:pStyle w:val="Titre5"/>
      </w:pPr>
      <w:r w:rsidRPr="00537F9E">
        <w:t>Monographie</w:t>
      </w:r>
    </w:p>
    <w:p w:rsidR="00537F9E" w:rsidRDefault="00DE2AD6" w:rsidP="00877922">
      <w:pPr>
        <w:pStyle w:val="Biblio-Riurba"/>
      </w:pPr>
      <w:r>
        <w:t>Last name</w:t>
      </w:r>
      <w:r w:rsidR="00537F9E" w:rsidRPr="00537F9E">
        <w:t xml:space="preserve">, </w:t>
      </w:r>
      <w:r>
        <w:t>F</w:t>
      </w:r>
      <w:r w:rsidR="00537F9E" w:rsidRPr="00537F9E">
        <w:t>. (</w:t>
      </w:r>
      <w:r>
        <w:t>year</w:t>
      </w:r>
      <w:r w:rsidR="00537F9E" w:rsidRPr="00537F9E">
        <w:t xml:space="preserve">) </w:t>
      </w:r>
      <w:r w:rsidR="00537F9E" w:rsidRPr="00537F9E">
        <w:rPr>
          <w:i/>
          <w:iCs/>
        </w:rPr>
        <w:t>Tit</w:t>
      </w:r>
      <w:r>
        <w:rPr>
          <w:i/>
          <w:iCs/>
        </w:rPr>
        <w:t>l</w:t>
      </w:r>
      <w:r w:rsidR="00537F9E" w:rsidRPr="00537F9E">
        <w:rPr>
          <w:i/>
          <w:iCs/>
        </w:rPr>
        <w:t>e</w:t>
      </w:r>
      <w:r w:rsidR="00537F9E" w:rsidRPr="00537F9E">
        <w:t xml:space="preserve">, </w:t>
      </w:r>
      <w:r>
        <w:t>Location</w:t>
      </w:r>
      <w:r w:rsidR="00537F9E" w:rsidRPr="00537F9E">
        <w:t xml:space="preserve">: </w:t>
      </w:r>
      <w:r>
        <w:t>publisher</w:t>
      </w:r>
      <w:r w:rsidR="00537F9E" w:rsidRPr="00537F9E">
        <w:t>, pages</w:t>
      </w:r>
      <w:r w:rsidR="00537F9E">
        <w:t>.</w:t>
      </w:r>
    </w:p>
    <w:p w:rsidR="00537F9E" w:rsidRDefault="00DE2AD6" w:rsidP="00537F9E">
      <w:pPr>
        <w:pStyle w:val="Titre5"/>
      </w:pPr>
      <w:r w:rsidRPr="00DE2AD6">
        <w:t xml:space="preserve">Chapter from a collective </w:t>
      </w:r>
      <w:r>
        <w:t>boo</w:t>
      </w:r>
      <w:r w:rsidRPr="00DE2AD6">
        <w:t>k</w:t>
      </w:r>
    </w:p>
    <w:p w:rsidR="00537F9E" w:rsidRDefault="00DE2AD6" w:rsidP="00877922">
      <w:pPr>
        <w:pStyle w:val="Biblio-Riurba"/>
      </w:pPr>
      <w:r>
        <w:t>Last name</w:t>
      </w:r>
      <w:r w:rsidRPr="00537F9E">
        <w:t xml:space="preserve">, </w:t>
      </w:r>
      <w:r>
        <w:t>F</w:t>
      </w:r>
      <w:r w:rsidRPr="00537F9E">
        <w:t>. (</w:t>
      </w:r>
      <w:r>
        <w:t>year</w:t>
      </w:r>
      <w:r w:rsidRPr="00537F9E">
        <w:t>)</w:t>
      </w:r>
      <w:r w:rsidR="00537F9E" w:rsidRPr="00537F9E">
        <w:t xml:space="preserve"> « Titre », </w:t>
      </w:r>
      <w:r>
        <w:t>in</w:t>
      </w:r>
      <w:r w:rsidR="00537F9E" w:rsidRPr="00537F9E">
        <w:t xml:space="preserve"> </w:t>
      </w:r>
      <w:r>
        <w:t>Last name</w:t>
      </w:r>
      <w:r w:rsidR="00537F9E" w:rsidRPr="00537F9E">
        <w:t xml:space="preserve">, </w:t>
      </w:r>
      <w:r>
        <w:t>F.</w:t>
      </w:r>
      <w:r w:rsidR="00537F9E" w:rsidRPr="00537F9E">
        <w:t xml:space="preserve"> (</w:t>
      </w:r>
      <w:r>
        <w:t>edited by</w:t>
      </w:r>
      <w:r w:rsidR="00537F9E" w:rsidRPr="00537F9E">
        <w:t xml:space="preserve">), </w:t>
      </w:r>
      <w:r w:rsidR="00537F9E" w:rsidRPr="00537F9E">
        <w:rPr>
          <w:i/>
          <w:iCs/>
        </w:rPr>
        <w:t>Tit</w:t>
      </w:r>
      <w:r>
        <w:rPr>
          <w:i/>
          <w:iCs/>
        </w:rPr>
        <w:t>l</w:t>
      </w:r>
      <w:r w:rsidR="00537F9E" w:rsidRPr="00537F9E">
        <w:rPr>
          <w:i/>
          <w:iCs/>
        </w:rPr>
        <w:t>e,</w:t>
      </w:r>
      <w:r w:rsidR="00537F9E" w:rsidRPr="00537F9E">
        <w:t xml:space="preserve"> </w:t>
      </w:r>
      <w:r>
        <w:t>Location</w:t>
      </w:r>
      <w:r w:rsidRPr="00537F9E">
        <w:t xml:space="preserve">: </w:t>
      </w:r>
      <w:r>
        <w:t>publisher</w:t>
      </w:r>
      <w:r w:rsidRPr="00537F9E">
        <w:t>, pages</w:t>
      </w:r>
      <w:r>
        <w:t>.</w:t>
      </w:r>
    </w:p>
    <w:p w:rsidR="00537F9E" w:rsidRDefault="00DE2AD6" w:rsidP="00537F9E">
      <w:pPr>
        <w:pStyle w:val="Titre5"/>
      </w:pPr>
      <w:r>
        <w:t>S</w:t>
      </w:r>
      <w:r w:rsidR="00537F9E" w:rsidRPr="00537F9E">
        <w:t>cientifi</w:t>
      </w:r>
      <w:r>
        <w:t>c review paper</w:t>
      </w:r>
    </w:p>
    <w:p w:rsidR="00537F9E" w:rsidRPr="00537F9E" w:rsidRDefault="00DE2AD6" w:rsidP="00877922">
      <w:pPr>
        <w:pStyle w:val="Biblio-Riurba"/>
        <w:rPr>
          <w:lang w:val="fr-FR"/>
        </w:rPr>
      </w:pPr>
      <w:r>
        <w:t>Last name</w:t>
      </w:r>
      <w:r w:rsidRPr="00537F9E">
        <w:t xml:space="preserve">, </w:t>
      </w:r>
      <w:r>
        <w:t>F</w:t>
      </w:r>
      <w:r w:rsidRPr="00537F9E">
        <w:t>. (</w:t>
      </w:r>
      <w:r>
        <w:t>year</w:t>
      </w:r>
      <w:r w:rsidRPr="00537F9E">
        <w:t>)</w:t>
      </w:r>
      <w:r w:rsidR="00537F9E" w:rsidRPr="00537F9E">
        <w:t xml:space="preserve"> « Tit</w:t>
      </w:r>
      <w:r>
        <w:t>l</w:t>
      </w:r>
      <w:r w:rsidR="00537F9E" w:rsidRPr="00537F9E">
        <w:t xml:space="preserve">e », </w:t>
      </w:r>
      <w:r>
        <w:rPr>
          <w:i/>
          <w:iCs/>
        </w:rPr>
        <w:t>Review name</w:t>
      </w:r>
      <w:r w:rsidR="00537F9E" w:rsidRPr="00537F9E">
        <w:t xml:space="preserve">, volume, </w:t>
      </w:r>
      <w:r>
        <w:t>issue</w:t>
      </w:r>
      <w:r w:rsidR="00537F9E" w:rsidRPr="00537F9E">
        <w:t>, pages</w:t>
      </w:r>
      <w:r w:rsidR="00537F9E">
        <w:t>.</w:t>
      </w:r>
    </w:p>
    <w:sectPr w:rsidR="00537F9E" w:rsidRPr="00537F9E" w:rsidSect="0063749F">
      <w:endnotePr>
        <w:numFmt w:val="decimal"/>
      </w:endnotePr>
      <w:pgSz w:w="11900" w:h="16840"/>
      <w:pgMar w:top="955"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1845FC" w:rsidRDefault="001845FC" w:rsidP="008B3398">
      <w:pPr>
        <w:spacing w:after="0" w:line="240" w:lineRule="auto"/>
      </w:pPr>
      <w:r>
        <w:separator/>
      </w:r>
    </w:p>
  </w:endnote>
  <w:endnote w:type="continuationSeparator" w:id="0">
    <w:p w:rsidR="001845FC" w:rsidRDefault="001845FC" w:rsidP="008B33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Roboto">
    <w:panose1 w:val="02000000000000000000"/>
    <w:charset w:val="00"/>
    <w:family w:val="auto"/>
    <w:pitch w:val="variable"/>
    <w:sig w:usb0="E00002FF" w:usb1="5000205B" w:usb2="00000020" w:usb3="00000000" w:csb0="0000019F" w:csb1="00000000"/>
  </w:font>
  <w:font w:name="Roboto Medium">
    <w:panose1 w:val="02000000000000000000"/>
    <w:charset w:val="00"/>
    <w:family w:val="auto"/>
    <w:pitch w:val="variable"/>
    <w:sig w:usb0="E00002FF" w:usb1="5000205B" w:usb2="00000020" w:usb3="00000000" w:csb0="0000019F" w:csb1="00000000"/>
  </w:font>
  <w:font w:name="Times New Roman (Titres CS)">
    <w:altName w:val="Times New Roman"/>
    <w:panose1 w:val="02020603050405020304"/>
    <w:charset w:val="00"/>
    <w:family w:val="roman"/>
    <w:pitch w:val="default"/>
  </w:font>
  <w:font w:name="Roboto Slab">
    <w:panose1 w:val="00000000000000000000"/>
    <w:charset w:val="00"/>
    <w:family w:val="auto"/>
    <w:pitch w:val="variable"/>
    <w:sig w:usb0="000000FF" w:usb1="0000005B" w:usb2="00000020" w:usb3="00000000" w:csb0="0000019F" w:csb1="00000000"/>
  </w:font>
  <w:font w:name="Consolas">
    <w:panose1 w:val="020B0609020204030204"/>
    <w:charset w:val="00"/>
    <w:family w:val="modern"/>
    <w:pitch w:val="fixed"/>
    <w:sig w:usb0="E10002FF" w:usb1="4000FCFF" w:usb2="00000009" w:usb3="00000000" w:csb0="0000019F" w:csb1="00000000"/>
  </w:font>
  <w:font w:name="Roboto Light">
    <w:panose1 w:val="02000000000000000000"/>
    <w:charset w:val="00"/>
    <w:family w:val="auto"/>
    <w:pitch w:val="variable"/>
    <w:sig w:usb0="E00002FF" w:usb1="5000205B" w:usb2="00000020" w:usb3="00000000" w:csb0="0000019F" w:csb1="00000000"/>
  </w:font>
  <w:font w:name="Times New Roman (Corps CS)">
    <w:altName w:val="Times New Roman"/>
    <w:panose1 w:val="02020603050405020304"/>
    <w:charset w:val="00"/>
    <w:family w:val="roman"/>
    <w:pitch w:val="variable"/>
    <w:sig w:usb0="E0002AFF" w:usb1="C0007841" w:usb2="00000009" w:usb3="00000000" w:csb0="000001FF" w:csb1="00000000"/>
  </w:font>
  <w:font w:name="Roboto Slab Medium">
    <w:panose1 w:val="00000000000000000000"/>
    <w:charset w:val="00"/>
    <w:family w:val="auto"/>
    <w:pitch w:val="variable"/>
    <w:sig w:usb0="000000FF" w:usb1="0000005B" w:usb2="0000002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1845FC" w:rsidRDefault="001845FC" w:rsidP="008B3398">
      <w:pPr>
        <w:spacing w:after="0" w:line="240" w:lineRule="auto"/>
      </w:pPr>
      <w:r>
        <w:separator/>
      </w:r>
    </w:p>
  </w:footnote>
  <w:footnote w:type="continuationSeparator" w:id="0">
    <w:p w:rsidR="001845FC" w:rsidRDefault="001845FC" w:rsidP="008B3398">
      <w:pPr>
        <w:spacing w:after="0" w:line="240" w:lineRule="auto"/>
      </w:pPr>
      <w:r>
        <w:continuationSeparator/>
      </w:r>
    </w:p>
  </w:footnote>
  <w:footnote w:id="1">
    <w:p w:rsidR="00021F48" w:rsidRPr="0076305C" w:rsidRDefault="00021F48" w:rsidP="0076305C">
      <w:pPr>
        <w:pStyle w:val="Notedebasdepage"/>
        <w:rPr>
          <w:lang w:val="fr-FR"/>
        </w:rPr>
      </w:pPr>
      <w:r>
        <w:rPr>
          <w:rStyle w:val="Appelnotedebasdep"/>
        </w:rPr>
        <w:footnoteRef/>
      </w:r>
      <w:r>
        <w:t xml:space="preserve"> </w:t>
      </w:r>
      <w:r w:rsidRPr="0076305C">
        <w:t>M</w:t>
      </w:r>
      <w:r w:rsidR="00AE6155">
        <w:t>r,</w:t>
      </w:r>
      <w:r w:rsidRPr="0076305C">
        <w:t xml:space="preserve"> M</w:t>
      </w:r>
      <w:r w:rsidR="00AE6155">
        <w:t>s</w:t>
      </w:r>
      <w:r w:rsidRPr="0076305C">
        <w:t>, Dr, Pr, …</w:t>
      </w:r>
    </w:p>
  </w:footnote>
  <w:footnote w:id="2">
    <w:p w:rsidR="006F6923" w:rsidRPr="008B3398" w:rsidRDefault="006F6923" w:rsidP="008B3398">
      <w:pPr>
        <w:pStyle w:val="Notedebasdepage"/>
      </w:pPr>
      <w:r w:rsidRPr="008B3398">
        <w:rPr>
          <w:rStyle w:val="Appelnotedebasdep"/>
        </w:rPr>
        <w:footnoteRef/>
      </w:r>
      <w:r>
        <w:t xml:space="preserve"> </w:t>
      </w:r>
      <w:r w:rsidR="00DE2AD6" w:rsidRPr="00DE2AD6">
        <w:t>To say the least</w:t>
      </w:r>
      <w:r>
        <w:t>…</w:t>
      </w:r>
      <w:r w:rsidR="00DA4E93">
        <w:t xml:space="preserve"> cf. César, Jules, </w:t>
      </w:r>
      <w:r w:rsidR="00DA4E93" w:rsidRPr="00DA4E93">
        <w:rPr>
          <w:i/>
          <w:iCs/>
        </w:rPr>
        <w:t>La Guerre des Gaules</w:t>
      </w:r>
      <w:r w:rsidR="00DA4E93" w:rsidRPr="00DA4E93">
        <w:t>,</w:t>
      </w:r>
      <w:r w:rsidR="00DA4E93">
        <w:t xml:space="preserve"> Flammarion, 1993, p.10.</w:t>
      </w:r>
    </w:p>
  </w:footnote>
  <w:footnote w:id="3">
    <w:p w:rsidR="006F6923" w:rsidRDefault="006F6923">
      <w:pPr>
        <w:pStyle w:val="Notedebasdepage"/>
      </w:pPr>
      <w:r>
        <w:rPr>
          <w:rStyle w:val="Appelnotedebasdep"/>
        </w:rPr>
        <w:footnoteRef/>
      </w:r>
      <w:r>
        <w:t xml:space="preserve"> </w:t>
      </w:r>
      <w:r w:rsidR="00DE2AD6" w:rsidRPr="00DE2AD6">
        <w:t>This legend deserves further investigation</w:t>
      </w:r>
      <w:r>
        <w:t xml:space="preserve">. </w:t>
      </w:r>
      <w:r w:rsidRPr="0022219F">
        <w:rPr>
          <w:i/>
          <w:iCs/>
        </w:rPr>
        <w:t>Op. cit.</w:t>
      </w:r>
      <w:r>
        <w:t>, p.25-27.</w:t>
      </w:r>
    </w:p>
  </w:footnote>
  <w:footnote w:id="4">
    <w:p w:rsidR="006F6923" w:rsidRDefault="006F6923">
      <w:pPr>
        <w:pStyle w:val="Notedebasdepage"/>
      </w:pPr>
      <w:r>
        <w:rPr>
          <w:rStyle w:val="Appelnotedebasdep"/>
        </w:rPr>
        <w:footnoteRef/>
      </w:r>
      <w:r>
        <w:t xml:space="preserve"> </w:t>
      </w:r>
      <w:r w:rsidR="004A7523" w:rsidRPr="004A7523">
        <w:t xml:space="preserve">Since there's no such thing as a page in an online </w:t>
      </w:r>
      <w:r w:rsidR="004A7523">
        <w:t>review</w:t>
      </w:r>
      <w:r w:rsidR="004A7523" w:rsidRPr="004A7523">
        <w:t xml:space="preserve">, notes are placed at the end of the document. On a computer, however, their content is visible when the pointer hovers over the note label.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460216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7869C4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8487B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3DC1EF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0A6E6E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7DC471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F8A42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51CD26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55ED6F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8A00E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1F23594"/>
    <w:multiLevelType w:val="hybridMultilevel"/>
    <w:tmpl w:val="4B600858"/>
    <w:lvl w:ilvl="0" w:tplc="29DAEE6C">
      <w:numFmt w:val="bullet"/>
      <w:lvlText w:val="•"/>
      <w:lvlJc w:val="left"/>
      <w:pPr>
        <w:ind w:left="644" w:hanging="360"/>
      </w:pPr>
      <w:rPr>
        <w:rFonts w:ascii="Calibri Light" w:eastAsiaTheme="majorEastAsia" w:hAnsi="Calibri Light" w:cs="Calibri Light" w:hint="default"/>
        <w:color w:val="FF0000"/>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1" w15:restartNumberingAfterBreak="0">
    <w:nsid w:val="3E4F17D1"/>
    <w:multiLevelType w:val="hybridMultilevel"/>
    <w:tmpl w:val="6FC0A6D6"/>
    <w:lvl w:ilvl="0" w:tplc="09764E9E">
      <w:start w:val="1"/>
      <w:numFmt w:val="bullet"/>
      <w:pStyle w:val="Titre5"/>
      <w:lvlText w:val=""/>
      <w:lvlJc w:val="left"/>
      <w:pPr>
        <w:ind w:left="624" w:hanging="170"/>
      </w:pPr>
      <w:rPr>
        <w:rFonts w:ascii="Symbol" w:hAnsi="Symbol" w:hint="default"/>
        <w:color w:val="FF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71133666"/>
    <w:multiLevelType w:val="multilevel"/>
    <w:tmpl w:val="91EA246E"/>
    <w:styleLink w:val="Listeactuelle1"/>
    <w:lvl w:ilvl="0">
      <w:start w:val="1"/>
      <w:numFmt w:val="bullet"/>
      <w:lvlText w:val=""/>
      <w:lvlJc w:val="left"/>
      <w:pPr>
        <w:ind w:left="1004" w:hanging="360"/>
      </w:pPr>
      <w:rPr>
        <w:rFonts w:ascii="Symbol" w:hAnsi="Symbol" w:hint="default"/>
        <w:color w:val="FF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51781651">
    <w:abstractNumId w:val="11"/>
  </w:num>
  <w:num w:numId="2" w16cid:durableId="1789544429">
    <w:abstractNumId w:val="10"/>
  </w:num>
  <w:num w:numId="3" w16cid:durableId="570971979">
    <w:abstractNumId w:val="12"/>
  </w:num>
  <w:num w:numId="4" w16cid:durableId="1075662774">
    <w:abstractNumId w:val="4"/>
  </w:num>
  <w:num w:numId="5" w16cid:durableId="661199181">
    <w:abstractNumId w:val="5"/>
  </w:num>
  <w:num w:numId="6" w16cid:durableId="2056538627">
    <w:abstractNumId w:val="6"/>
  </w:num>
  <w:num w:numId="7" w16cid:durableId="1497961005">
    <w:abstractNumId w:val="7"/>
  </w:num>
  <w:num w:numId="8" w16cid:durableId="1283027017">
    <w:abstractNumId w:val="9"/>
  </w:num>
  <w:num w:numId="9" w16cid:durableId="1731880141">
    <w:abstractNumId w:val="0"/>
  </w:num>
  <w:num w:numId="10" w16cid:durableId="310333589">
    <w:abstractNumId w:val="1"/>
  </w:num>
  <w:num w:numId="11" w16cid:durableId="2128233565">
    <w:abstractNumId w:val="2"/>
  </w:num>
  <w:num w:numId="12" w16cid:durableId="1603604856">
    <w:abstractNumId w:val="3"/>
  </w:num>
  <w:num w:numId="13" w16cid:durableId="1598051664">
    <w:abstractNumId w:val="8"/>
  </w:num>
  <w:num w:numId="14" w16cid:durableId="656569117">
    <w:abstractNumId w:val="4"/>
  </w:num>
  <w:num w:numId="15" w16cid:durableId="2057778838">
    <w:abstractNumId w:val="5"/>
  </w:num>
  <w:num w:numId="16" w16cid:durableId="1715083325">
    <w:abstractNumId w:val="6"/>
  </w:num>
  <w:num w:numId="17" w16cid:durableId="173496729">
    <w:abstractNumId w:val="7"/>
  </w:num>
  <w:num w:numId="18" w16cid:durableId="42563617">
    <w:abstractNumId w:val="9"/>
  </w:num>
  <w:num w:numId="19" w16cid:durableId="1957449130">
    <w:abstractNumId w:val="0"/>
  </w:num>
  <w:num w:numId="20" w16cid:durableId="505562681">
    <w:abstractNumId w:val="1"/>
  </w:num>
  <w:num w:numId="21" w16cid:durableId="1625229565">
    <w:abstractNumId w:val="2"/>
  </w:num>
  <w:num w:numId="22" w16cid:durableId="704865159">
    <w:abstractNumId w:val="3"/>
  </w:num>
  <w:num w:numId="23" w16cid:durableId="2033262576">
    <w:abstractNumId w:val="8"/>
  </w:num>
  <w:num w:numId="24" w16cid:durableId="143593819">
    <w:abstractNumId w:val="4"/>
  </w:num>
  <w:num w:numId="25" w16cid:durableId="315302719">
    <w:abstractNumId w:val="5"/>
  </w:num>
  <w:num w:numId="26" w16cid:durableId="842937387">
    <w:abstractNumId w:val="6"/>
  </w:num>
  <w:num w:numId="27" w16cid:durableId="667027145">
    <w:abstractNumId w:val="7"/>
  </w:num>
  <w:num w:numId="28" w16cid:durableId="570847198">
    <w:abstractNumId w:val="9"/>
  </w:num>
  <w:num w:numId="29" w16cid:durableId="173151374">
    <w:abstractNumId w:val="0"/>
  </w:num>
  <w:num w:numId="30" w16cid:durableId="1778258594">
    <w:abstractNumId w:val="1"/>
  </w:num>
  <w:num w:numId="31" w16cid:durableId="283925566">
    <w:abstractNumId w:val="2"/>
  </w:num>
  <w:num w:numId="32" w16cid:durableId="1292395013">
    <w:abstractNumId w:val="3"/>
  </w:num>
  <w:num w:numId="33" w16cid:durableId="301155341">
    <w:abstractNumId w:val="8"/>
  </w:num>
  <w:num w:numId="34" w16cid:durableId="1960187307">
    <w:abstractNumId w:val="4"/>
  </w:num>
  <w:num w:numId="35" w16cid:durableId="389771111">
    <w:abstractNumId w:val="5"/>
  </w:num>
  <w:num w:numId="36" w16cid:durableId="1406604313">
    <w:abstractNumId w:val="6"/>
  </w:num>
  <w:num w:numId="37" w16cid:durableId="1761876945">
    <w:abstractNumId w:val="7"/>
  </w:num>
  <w:num w:numId="38" w16cid:durableId="1614823869">
    <w:abstractNumId w:val="9"/>
  </w:num>
  <w:num w:numId="39" w16cid:durableId="308556942">
    <w:abstractNumId w:val="0"/>
  </w:num>
  <w:num w:numId="40" w16cid:durableId="2096704392">
    <w:abstractNumId w:val="1"/>
  </w:num>
  <w:num w:numId="41" w16cid:durableId="255332377">
    <w:abstractNumId w:val="2"/>
  </w:num>
  <w:num w:numId="42" w16cid:durableId="1880967697">
    <w:abstractNumId w:val="3"/>
  </w:num>
  <w:num w:numId="43" w16cid:durableId="1134953327">
    <w:abstractNumId w:val="8"/>
  </w:num>
  <w:num w:numId="44" w16cid:durableId="1656451697">
    <w:abstractNumId w:val="4"/>
  </w:num>
  <w:num w:numId="45" w16cid:durableId="1933661373">
    <w:abstractNumId w:val="5"/>
  </w:num>
  <w:num w:numId="46" w16cid:durableId="1222594585">
    <w:abstractNumId w:val="6"/>
  </w:num>
  <w:num w:numId="47" w16cid:durableId="520556552">
    <w:abstractNumId w:val="7"/>
  </w:num>
  <w:num w:numId="48" w16cid:durableId="764377675">
    <w:abstractNumId w:val="9"/>
  </w:num>
  <w:num w:numId="49" w16cid:durableId="1331833330">
    <w:abstractNumId w:val="0"/>
  </w:num>
  <w:num w:numId="50" w16cid:durableId="1594514347">
    <w:abstractNumId w:val="1"/>
  </w:num>
  <w:num w:numId="51" w16cid:durableId="591940583">
    <w:abstractNumId w:val="2"/>
  </w:num>
  <w:num w:numId="52" w16cid:durableId="1916817959">
    <w:abstractNumId w:val="3"/>
  </w:num>
  <w:num w:numId="53" w16cid:durableId="96947999">
    <w:abstractNumId w:val="8"/>
  </w:num>
  <w:num w:numId="54" w16cid:durableId="202637512">
    <w:abstractNumId w:val="4"/>
  </w:num>
  <w:num w:numId="55" w16cid:durableId="61879379">
    <w:abstractNumId w:val="5"/>
  </w:num>
  <w:num w:numId="56" w16cid:durableId="263920244">
    <w:abstractNumId w:val="6"/>
  </w:num>
  <w:num w:numId="57" w16cid:durableId="1002898670">
    <w:abstractNumId w:val="7"/>
  </w:num>
  <w:num w:numId="58" w16cid:durableId="1171599720">
    <w:abstractNumId w:val="9"/>
  </w:num>
  <w:num w:numId="59" w16cid:durableId="1424448061">
    <w:abstractNumId w:val="0"/>
  </w:num>
  <w:num w:numId="60" w16cid:durableId="1026558159">
    <w:abstractNumId w:val="1"/>
  </w:num>
  <w:num w:numId="61" w16cid:durableId="875580947">
    <w:abstractNumId w:val="2"/>
  </w:num>
  <w:num w:numId="62" w16cid:durableId="632295621">
    <w:abstractNumId w:val="3"/>
  </w:num>
  <w:num w:numId="63" w16cid:durableId="90517582">
    <w:abstractNumId w:val="8"/>
  </w:num>
  <w:num w:numId="64" w16cid:durableId="1772967705">
    <w:abstractNumId w:val="4"/>
  </w:num>
  <w:num w:numId="65" w16cid:durableId="1466195392">
    <w:abstractNumId w:val="5"/>
  </w:num>
  <w:num w:numId="66" w16cid:durableId="472599489">
    <w:abstractNumId w:val="6"/>
  </w:num>
  <w:num w:numId="67" w16cid:durableId="436222018">
    <w:abstractNumId w:val="7"/>
  </w:num>
  <w:num w:numId="68" w16cid:durableId="312566487">
    <w:abstractNumId w:val="9"/>
  </w:num>
  <w:num w:numId="69" w16cid:durableId="1841433340">
    <w:abstractNumId w:val="0"/>
  </w:num>
  <w:num w:numId="70" w16cid:durableId="1299383954">
    <w:abstractNumId w:val="1"/>
  </w:num>
  <w:num w:numId="71" w16cid:durableId="188809344">
    <w:abstractNumId w:val="2"/>
  </w:num>
  <w:num w:numId="72" w16cid:durableId="1978365706">
    <w:abstractNumId w:val="3"/>
  </w:num>
  <w:num w:numId="73" w16cid:durableId="709035072">
    <w:abstractNumId w:val="8"/>
  </w:num>
  <w:num w:numId="74" w16cid:durableId="931475797">
    <w:abstractNumId w:val="4"/>
  </w:num>
  <w:num w:numId="75" w16cid:durableId="43407746">
    <w:abstractNumId w:val="5"/>
  </w:num>
  <w:num w:numId="76" w16cid:durableId="1256478492">
    <w:abstractNumId w:val="6"/>
  </w:num>
  <w:num w:numId="77" w16cid:durableId="694892880">
    <w:abstractNumId w:val="7"/>
  </w:num>
  <w:num w:numId="78" w16cid:durableId="540364177">
    <w:abstractNumId w:val="9"/>
  </w:num>
  <w:num w:numId="79" w16cid:durableId="1669358578">
    <w:abstractNumId w:val="0"/>
  </w:num>
  <w:num w:numId="80" w16cid:durableId="118375007">
    <w:abstractNumId w:val="1"/>
  </w:num>
  <w:num w:numId="81" w16cid:durableId="680200225">
    <w:abstractNumId w:val="2"/>
  </w:num>
  <w:num w:numId="82" w16cid:durableId="1879663419">
    <w:abstractNumId w:val="3"/>
  </w:num>
  <w:num w:numId="83" w16cid:durableId="2115783845">
    <w:abstractNumId w:val="8"/>
  </w:num>
  <w:num w:numId="84" w16cid:durableId="124130146">
    <w:abstractNumId w:val="4"/>
  </w:num>
  <w:num w:numId="85" w16cid:durableId="118036849">
    <w:abstractNumId w:val="4"/>
  </w:num>
  <w:num w:numId="86" w16cid:durableId="1744527307">
    <w:abstractNumId w:val="5"/>
  </w:num>
  <w:num w:numId="87" w16cid:durableId="161311371">
    <w:abstractNumId w:val="6"/>
  </w:num>
  <w:num w:numId="88" w16cid:durableId="639189258">
    <w:abstractNumId w:val="7"/>
  </w:num>
  <w:num w:numId="89" w16cid:durableId="250314645">
    <w:abstractNumId w:val="9"/>
  </w:num>
  <w:num w:numId="90" w16cid:durableId="1541742891">
    <w:abstractNumId w:val="0"/>
  </w:num>
  <w:num w:numId="91" w16cid:durableId="1153982048">
    <w:abstractNumId w:val="1"/>
  </w:num>
  <w:num w:numId="92" w16cid:durableId="736829162">
    <w:abstractNumId w:val="2"/>
  </w:num>
  <w:num w:numId="93" w16cid:durableId="2053459356">
    <w:abstractNumId w:val="3"/>
  </w:num>
  <w:num w:numId="94" w16cid:durableId="954169480">
    <w:abstractNumId w:val="8"/>
  </w:num>
  <w:num w:numId="95" w16cid:durableId="71049641">
    <w:abstractNumId w:val="4"/>
  </w:num>
  <w:num w:numId="96" w16cid:durableId="198931421">
    <w:abstractNumId w:val="5"/>
  </w:num>
  <w:num w:numId="97" w16cid:durableId="1711033801">
    <w:abstractNumId w:val="6"/>
  </w:num>
  <w:num w:numId="98" w16cid:durableId="730276084">
    <w:abstractNumId w:val="7"/>
  </w:num>
  <w:num w:numId="99" w16cid:durableId="2086341724">
    <w:abstractNumId w:val="9"/>
  </w:num>
  <w:num w:numId="100" w16cid:durableId="878010179">
    <w:abstractNumId w:val="0"/>
  </w:num>
  <w:num w:numId="101" w16cid:durableId="1913419187">
    <w:abstractNumId w:val="1"/>
  </w:num>
  <w:num w:numId="102" w16cid:durableId="300574492">
    <w:abstractNumId w:val="2"/>
  </w:num>
  <w:num w:numId="103" w16cid:durableId="329213516">
    <w:abstractNumId w:val="3"/>
  </w:num>
  <w:num w:numId="104" w16cid:durableId="260065136">
    <w:abstractNumId w:val="8"/>
  </w:num>
  <w:num w:numId="105" w16cid:durableId="99566961">
    <w:abstractNumId w:val="4"/>
  </w:num>
  <w:num w:numId="106" w16cid:durableId="1189493566">
    <w:abstractNumId w:val="5"/>
  </w:num>
  <w:num w:numId="107" w16cid:durableId="616369382">
    <w:abstractNumId w:val="6"/>
  </w:num>
  <w:num w:numId="108" w16cid:durableId="276372728">
    <w:abstractNumId w:val="7"/>
  </w:num>
  <w:num w:numId="109" w16cid:durableId="696740717">
    <w:abstractNumId w:val="9"/>
  </w:num>
  <w:num w:numId="110" w16cid:durableId="48767922">
    <w:abstractNumId w:val="0"/>
  </w:num>
  <w:num w:numId="111" w16cid:durableId="1012804119">
    <w:abstractNumId w:val="1"/>
  </w:num>
  <w:num w:numId="112" w16cid:durableId="708408432">
    <w:abstractNumId w:val="2"/>
  </w:num>
  <w:num w:numId="113" w16cid:durableId="1998150310">
    <w:abstractNumId w:val="3"/>
  </w:num>
  <w:num w:numId="114" w16cid:durableId="1639801164">
    <w:abstractNumId w:val="8"/>
  </w:num>
  <w:num w:numId="115" w16cid:durableId="1838224727">
    <w:abstractNumId w:val="4"/>
  </w:num>
  <w:num w:numId="116" w16cid:durableId="1326861859">
    <w:abstractNumId w:val="5"/>
  </w:num>
  <w:num w:numId="117" w16cid:durableId="1673070663">
    <w:abstractNumId w:val="6"/>
  </w:num>
  <w:num w:numId="118" w16cid:durableId="1738898630">
    <w:abstractNumId w:val="7"/>
  </w:num>
  <w:num w:numId="119" w16cid:durableId="451703982">
    <w:abstractNumId w:val="9"/>
  </w:num>
  <w:num w:numId="120" w16cid:durableId="174735031">
    <w:abstractNumId w:val="0"/>
  </w:num>
  <w:num w:numId="121" w16cid:durableId="1291127429">
    <w:abstractNumId w:val="1"/>
  </w:num>
  <w:num w:numId="122" w16cid:durableId="488325067">
    <w:abstractNumId w:val="2"/>
  </w:num>
  <w:num w:numId="123" w16cid:durableId="142621746">
    <w:abstractNumId w:val="3"/>
  </w:num>
  <w:num w:numId="124" w16cid:durableId="314528304">
    <w:abstractNumId w:val="8"/>
  </w:num>
  <w:num w:numId="125" w16cid:durableId="2010478507">
    <w:abstractNumId w:val="4"/>
  </w:num>
  <w:num w:numId="126" w16cid:durableId="423453665">
    <w:abstractNumId w:val="5"/>
  </w:num>
  <w:num w:numId="127" w16cid:durableId="270402229">
    <w:abstractNumId w:val="6"/>
  </w:num>
  <w:num w:numId="128" w16cid:durableId="2058433672">
    <w:abstractNumId w:val="7"/>
  </w:num>
  <w:num w:numId="129" w16cid:durableId="207769582">
    <w:abstractNumId w:val="9"/>
  </w:num>
  <w:num w:numId="130" w16cid:durableId="45643351">
    <w:abstractNumId w:val="0"/>
  </w:num>
  <w:num w:numId="131" w16cid:durableId="2014407349">
    <w:abstractNumId w:val="1"/>
  </w:num>
  <w:num w:numId="132" w16cid:durableId="797332466">
    <w:abstractNumId w:val="2"/>
  </w:num>
  <w:num w:numId="133" w16cid:durableId="744960723">
    <w:abstractNumId w:val="3"/>
  </w:num>
  <w:num w:numId="134" w16cid:durableId="1112942872">
    <w:abstractNumId w:val="8"/>
  </w:num>
  <w:num w:numId="135" w16cid:durableId="676352226">
    <w:abstractNumId w:val="4"/>
  </w:num>
  <w:num w:numId="136" w16cid:durableId="2706625">
    <w:abstractNumId w:val="5"/>
  </w:num>
  <w:num w:numId="137" w16cid:durableId="1454055871">
    <w:abstractNumId w:val="6"/>
  </w:num>
  <w:num w:numId="138" w16cid:durableId="343020955">
    <w:abstractNumId w:val="7"/>
  </w:num>
  <w:num w:numId="139" w16cid:durableId="197395119">
    <w:abstractNumId w:val="9"/>
  </w:num>
  <w:num w:numId="140" w16cid:durableId="981733417">
    <w:abstractNumId w:val="0"/>
  </w:num>
  <w:num w:numId="141" w16cid:durableId="686181312">
    <w:abstractNumId w:val="1"/>
  </w:num>
  <w:num w:numId="142" w16cid:durableId="611743609">
    <w:abstractNumId w:val="2"/>
  </w:num>
  <w:num w:numId="143" w16cid:durableId="1200971427">
    <w:abstractNumId w:val="3"/>
  </w:num>
  <w:num w:numId="144" w16cid:durableId="789864711">
    <w:abstractNumId w:val="8"/>
  </w:num>
  <w:num w:numId="145" w16cid:durableId="624847941">
    <w:abstractNumId w:val="4"/>
  </w:num>
  <w:num w:numId="146" w16cid:durableId="130172558">
    <w:abstractNumId w:val="5"/>
  </w:num>
  <w:num w:numId="147" w16cid:durableId="1634866348">
    <w:abstractNumId w:val="6"/>
  </w:num>
  <w:num w:numId="148" w16cid:durableId="1483306759">
    <w:abstractNumId w:val="7"/>
  </w:num>
  <w:num w:numId="149" w16cid:durableId="494686511">
    <w:abstractNumId w:val="9"/>
  </w:num>
  <w:num w:numId="150" w16cid:durableId="995650211">
    <w:abstractNumId w:val="0"/>
  </w:num>
  <w:num w:numId="151" w16cid:durableId="1603882462">
    <w:abstractNumId w:val="1"/>
  </w:num>
  <w:num w:numId="152" w16cid:durableId="895749776">
    <w:abstractNumId w:val="2"/>
  </w:num>
  <w:num w:numId="153" w16cid:durableId="927034838">
    <w:abstractNumId w:val="3"/>
  </w:num>
  <w:num w:numId="154" w16cid:durableId="1253130113">
    <w:abstractNumId w:val="8"/>
  </w:num>
  <w:num w:numId="155" w16cid:durableId="717435868">
    <w:abstractNumId w:val="4"/>
  </w:num>
  <w:num w:numId="156" w16cid:durableId="733964922">
    <w:abstractNumId w:val="5"/>
  </w:num>
  <w:num w:numId="157" w16cid:durableId="578828150">
    <w:abstractNumId w:val="6"/>
  </w:num>
  <w:num w:numId="158" w16cid:durableId="2103528492">
    <w:abstractNumId w:val="7"/>
  </w:num>
  <w:num w:numId="159" w16cid:durableId="1624966330">
    <w:abstractNumId w:val="9"/>
  </w:num>
  <w:num w:numId="160" w16cid:durableId="981735000">
    <w:abstractNumId w:val="0"/>
  </w:num>
  <w:num w:numId="161" w16cid:durableId="1385904800">
    <w:abstractNumId w:val="1"/>
  </w:num>
  <w:num w:numId="162" w16cid:durableId="1624338054">
    <w:abstractNumId w:val="2"/>
  </w:num>
  <w:num w:numId="163" w16cid:durableId="903686017">
    <w:abstractNumId w:val="3"/>
  </w:num>
  <w:num w:numId="164" w16cid:durableId="1684554044">
    <w:abstractNumId w:val="8"/>
  </w:num>
  <w:num w:numId="165" w16cid:durableId="1141194601">
    <w:abstractNumId w:val="4"/>
  </w:num>
  <w:num w:numId="166" w16cid:durableId="1084911440">
    <w:abstractNumId w:val="5"/>
  </w:num>
  <w:num w:numId="167" w16cid:durableId="1950896428">
    <w:abstractNumId w:val="6"/>
  </w:num>
  <w:num w:numId="168" w16cid:durableId="309597155">
    <w:abstractNumId w:val="7"/>
  </w:num>
  <w:num w:numId="169" w16cid:durableId="699209055">
    <w:abstractNumId w:val="9"/>
  </w:num>
  <w:num w:numId="170" w16cid:durableId="949822156">
    <w:abstractNumId w:val="0"/>
  </w:num>
  <w:num w:numId="171" w16cid:durableId="318921564">
    <w:abstractNumId w:val="1"/>
  </w:num>
  <w:num w:numId="172" w16cid:durableId="1659192769">
    <w:abstractNumId w:val="2"/>
  </w:num>
  <w:num w:numId="173" w16cid:durableId="1420827404">
    <w:abstractNumId w:val="3"/>
  </w:num>
  <w:num w:numId="174" w16cid:durableId="1182167723">
    <w:abstractNumId w:val="8"/>
  </w:num>
  <w:num w:numId="175" w16cid:durableId="578101684">
    <w:abstractNumId w:val="4"/>
  </w:num>
  <w:num w:numId="176" w16cid:durableId="381714412">
    <w:abstractNumId w:val="5"/>
  </w:num>
  <w:num w:numId="177" w16cid:durableId="606041176">
    <w:abstractNumId w:val="6"/>
  </w:num>
  <w:num w:numId="178" w16cid:durableId="462815489">
    <w:abstractNumId w:val="7"/>
  </w:num>
  <w:num w:numId="179" w16cid:durableId="1657489870">
    <w:abstractNumId w:val="9"/>
  </w:num>
  <w:num w:numId="180" w16cid:durableId="1831364120">
    <w:abstractNumId w:val="0"/>
  </w:num>
  <w:num w:numId="181" w16cid:durableId="2005666359">
    <w:abstractNumId w:val="1"/>
  </w:num>
  <w:num w:numId="182" w16cid:durableId="104735099">
    <w:abstractNumId w:val="2"/>
  </w:num>
  <w:num w:numId="183" w16cid:durableId="1140265147">
    <w:abstractNumId w:val="3"/>
  </w:num>
  <w:num w:numId="184" w16cid:durableId="1601260822">
    <w:abstractNumId w:val="8"/>
  </w:num>
  <w:num w:numId="185" w16cid:durableId="523398947">
    <w:abstractNumId w:val="4"/>
  </w:num>
  <w:num w:numId="186" w16cid:durableId="2032796895">
    <w:abstractNumId w:val="5"/>
  </w:num>
  <w:num w:numId="187" w16cid:durableId="1274358403">
    <w:abstractNumId w:val="6"/>
  </w:num>
  <w:num w:numId="188" w16cid:durableId="915044323">
    <w:abstractNumId w:val="7"/>
  </w:num>
  <w:num w:numId="189" w16cid:durableId="1380007246">
    <w:abstractNumId w:val="9"/>
  </w:num>
  <w:num w:numId="190" w16cid:durableId="491070370">
    <w:abstractNumId w:val="0"/>
  </w:num>
  <w:num w:numId="191" w16cid:durableId="1651594072">
    <w:abstractNumId w:val="1"/>
  </w:num>
  <w:num w:numId="192" w16cid:durableId="1980110348">
    <w:abstractNumId w:val="2"/>
  </w:num>
  <w:num w:numId="193" w16cid:durableId="593242024">
    <w:abstractNumId w:val="3"/>
  </w:num>
  <w:num w:numId="194" w16cid:durableId="2010214387">
    <w:abstractNumId w:val="8"/>
  </w:num>
  <w:num w:numId="195" w16cid:durableId="289866649">
    <w:abstractNumId w:val="4"/>
  </w:num>
  <w:num w:numId="196" w16cid:durableId="1246184545">
    <w:abstractNumId w:val="5"/>
  </w:num>
  <w:num w:numId="197" w16cid:durableId="1642418486">
    <w:abstractNumId w:val="6"/>
  </w:num>
  <w:num w:numId="198" w16cid:durableId="1489125885">
    <w:abstractNumId w:val="7"/>
  </w:num>
  <w:num w:numId="199" w16cid:durableId="674696622">
    <w:abstractNumId w:val="9"/>
  </w:num>
  <w:num w:numId="200" w16cid:durableId="728959148">
    <w:abstractNumId w:val="0"/>
  </w:num>
  <w:num w:numId="201" w16cid:durableId="915672905">
    <w:abstractNumId w:val="1"/>
  </w:num>
  <w:num w:numId="202" w16cid:durableId="66222833">
    <w:abstractNumId w:val="2"/>
  </w:num>
  <w:num w:numId="203" w16cid:durableId="739518107">
    <w:abstractNumId w:val="3"/>
  </w:num>
  <w:num w:numId="204" w16cid:durableId="423654519">
    <w:abstractNumId w:val="8"/>
  </w:num>
  <w:num w:numId="205" w16cid:durableId="754321287">
    <w:abstractNumId w:val="4"/>
  </w:num>
  <w:num w:numId="206" w16cid:durableId="1072890818">
    <w:abstractNumId w:val="5"/>
  </w:num>
  <w:num w:numId="207" w16cid:durableId="286855564">
    <w:abstractNumId w:val="6"/>
  </w:num>
  <w:num w:numId="208" w16cid:durableId="687147951">
    <w:abstractNumId w:val="7"/>
  </w:num>
  <w:num w:numId="209" w16cid:durableId="1314406828">
    <w:abstractNumId w:val="9"/>
  </w:num>
  <w:num w:numId="210" w16cid:durableId="1227952294">
    <w:abstractNumId w:val="0"/>
  </w:num>
  <w:num w:numId="211" w16cid:durableId="585656792">
    <w:abstractNumId w:val="1"/>
  </w:num>
  <w:num w:numId="212" w16cid:durableId="1296638168">
    <w:abstractNumId w:val="2"/>
  </w:num>
  <w:num w:numId="213" w16cid:durableId="1120103497">
    <w:abstractNumId w:val="3"/>
  </w:num>
  <w:num w:numId="214" w16cid:durableId="800655116">
    <w:abstractNumId w:val="8"/>
  </w:num>
  <w:num w:numId="215" w16cid:durableId="973100695">
    <w:abstractNumId w:val="4"/>
  </w:num>
  <w:num w:numId="216" w16cid:durableId="1818574680">
    <w:abstractNumId w:val="5"/>
  </w:num>
  <w:num w:numId="217" w16cid:durableId="1490365719">
    <w:abstractNumId w:val="6"/>
  </w:num>
  <w:num w:numId="218" w16cid:durableId="674841964">
    <w:abstractNumId w:val="7"/>
  </w:num>
  <w:num w:numId="219" w16cid:durableId="727218520">
    <w:abstractNumId w:val="9"/>
  </w:num>
  <w:num w:numId="220" w16cid:durableId="1324968689">
    <w:abstractNumId w:val="0"/>
  </w:num>
  <w:num w:numId="221" w16cid:durableId="1260330697">
    <w:abstractNumId w:val="1"/>
  </w:num>
  <w:num w:numId="222" w16cid:durableId="1854369184">
    <w:abstractNumId w:val="2"/>
  </w:num>
  <w:num w:numId="223" w16cid:durableId="488134248">
    <w:abstractNumId w:val="3"/>
  </w:num>
  <w:num w:numId="224" w16cid:durableId="806357623">
    <w:abstractNumId w:val="8"/>
  </w:num>
  <w:num w:numId="225" w16cid:durableId="1968857112">
    <w:abstractNumId w:val="4"/>
  </w:num>
  <w:num w:numId="226" w16cid:durableId="1441561331">
    <w:abstractNumId w:val="5"/>
  </w:num>
  <w:num w:numId="227" w16cid:durableId="1166554663">
    <w:abstractNumId w:val="6"/>
  </w:num>
  <w:num w:numId="228" w16cid:durableId="1883663304">
    <w:abstractNumId w:val="7"/>
  </w:num>
  <w:num w:numId="229" w16cid:durableId="1291353588">
    <w:abstractNumId w:val="9"/>
  </w:num>
  <w:num w:numId="230" w16cid:durableId="1230966881">
    <w:abstractNumId w:val="0"/>
  </w:num>
  <w:num w:numId="231" w16cid:durableId="1214001125">
    <w:abstractNumId w:val="1"/>
  </w:num>
  <w:num w:numId="232" w16cid:durableId="659776684">
    <w:abstractNumId w:val="2"/>
  </w:num>
  <w:num w:numId="233" w16cid:durableId="495149027">
    <w:abstractNumId w:val="3"/>
  </w:num>
  <w:num w:numId="234" w16cid:durableId="951204907">
    <w:abstractNumId w:val="8"/>
  </w:num>
  <w:num w:numId="235" w16cid:durableId="1472140497">
    <w:abstractNumId w:val="4"/>
  </w:num>
  <w:num w:numId="236" w16cid:durableId="1751656801">
    <w:abstractNumId w:val="5"/>
  </w:num>
  <w:num w:numId="237" w16cid:durableId="1413040492">
    <w:abstractNumId w:val="6"/>
  </w:num>
  <w:num w:numId="238" w16cid:durableId="417141829">
    <w:abstractNumId w:val="7"/>
  </w:num>
  <w:num w:numId="239" w16cid:durableId="55279185">
    <w:abstractNumId w:val="9"/>
  </w:num>
  <w:num w:numId="240" w16cid:durableId="1302343595">
    <w:abstractNumId w:val="0"/>
  </w:num>
  <w:num w:numId="241" w16cid:durableId="1547717022">
    <w:abstractNumId w:val="1"/>
  </w:num>
  <w:num w:numId="242" w16cid:durableId="1598438603">
    <w:abstractNumId w:val="2"/>
  </w:num>
  <w:num w:numId="243" w16cid:durableId="481893680">
    <w:abstractNumId w:val="3"/>
  </w:num>
  <w:num w:numId="244" w16cid:durableId="1247107676">
    <w:abstractNumId w:val="8"/>
  </w:num>
  <w:num w:numId="245" w16cid:durableId="229459311">
    <w:abstractNumId w:val="4"/>
  </w:num>
  <w:num w:numId="246" w16cid:durableId="2102795550">
    <w:abstractNumId w:val="5"/>
  </w:num>
  <w:num w:numId="247" w16cid:durableId="748624520">
    <w:abstractNumId w:val="6"/>
  </w:num>
  <w:num w:numId="248" w16cid:durableId="22098650">
    <w:abstractNumId w:val="7"/>
  </w:num>
  <w:num w:numId="249" w16cid:durableId="1710766709">
    <w:abstractNumId w:val="9"/>
  </w:num>
  <w:num w:numId="250" w16cid:durableId="18824737">
    <w:abstractNumId w:val="0"/>
  </w:num>
  <w:num w:numId="251" w16cid:durableId="342128010">
    <w:abstractNumId w:val="1"/>
  </w:num>
  <w:num w:numId="252" w16cid:durableId="835920021">
    <w:abstractNumId w:val="2"/>
  </w:num>
  <w:num w:numId="253" w16cid:durableId="57942102">
    <w:abstractNumId w:val="3"/>
  </w:num>
  <w:num w:numId="254" w16cid:durableId="734816560">
    <w:abstractNumId w:val="8"/>
  </w:num>
  <w:num w:numId="255" w16cid:durableId="394403055">
    <w:abstractNumId w:val="4"/>
  </w:num>
  <w:num w:numId="256" w16cid:durableId="1965039629">
    <w:abstractNumId w:val="5"/>
  </w:num>
  <w:num w:numId="257" w16cid:durableId="1959528753">
    <w:abstractNumId w:val="6"/>
  </w:num>
  <w:num w:numId="258" w16cid:durableId="767427045">
    <w:abstractNumId w:val="7"/>
  </w:num>
  <w:num w:numId="259" w16cid:durableId="574168552">
    <w:abstractNumId w:val="9"/>
  </w:num>
  <w:num w:numId="260" w16cid:durableId="1514221639">
    <w:abstractNumId w:val="0"/>
  </w:num>
  <w:num w:numId="261" w16cid:durableId="280259965">
    <w:abstractNumId w:val="1"/>
  </w:num>
  <w:num w:numId="262" w16cid:durableId="2057704204">
    <w:abstractNumId w:val="2"/>
  </w:num>
  <w:num w:numId="263" w16cid:durableId="1338001727">
    <w:abstractNumId w:val="3"/>
  </w:num>
  <w:num w:numId="264" w16cid:durableId="336881983">
    <w:abstractNumId w:val="8"/>
  </w:num>
  <w:num w:numId="265" w16cid:durableId="1691644143">
    <w:abstractNumId w:val="4"/>
  </w:num>
  <w:num w:numId="266" w16cid:durableId="1323852392">
    <w:abstractNumId w:val="5"/>
  </w:num>
  <w:num w:numId="267" w16cid:durableId="1480687333">
    <w:abstractNumId w:val="6"/>
  </w:num>
  <w:num w:numId="268" w16cid:durableId="2122797400">
    <w:abstractNumId w:val="7"/>
  </w:num>
  <w:num w:numId="269" w16cid:durableId="601114624">
    <w:abstractNumId w:val="9"/>
  </w:num>
  <w:num w:numId="270" w16cid:durableId="1895383143">
    <w:abstractNumId w:val="0"/>
  </w:num>
  <w:num w:numId="271" w16cid:durableId="54938231">
    <w:abstractNumId w:val="1"/>
  </w:num>
  <w:num w:numId="272" w16cid:durableId="149368695">
    <w:abstractNumId w:val="2"/>
  </w:num>
  <w:num w:numId="273" w16cid:durableId="1083994111">
    <w:abstractNumId w:val="3"/>
  </w:num>
  <w:num w:numId="274" w16cid:durableId="1845196508">
    <w:abstractNumId w:val="8"/>
  </w:num>
  <w:num w:numId="275" w16cid:durableId="599872781">
    <w:abstractNumId w:val="4"/>
  </w:num>
  <w:num w:numId="276" w16cid:durableId="254637505">
    <w:abstractNumId w:val="5"/>
  </w:num>
  <w:num w:numId="277" w16cid:durableId="2035575653">
    <w:abstractNumId w:val="6"/>
  </w:num>
  <w:num w:numId="278" w16cid:durableId="1965849375">
    <w:abstractNumId w:val="7"/>
  </w:num>
  <w:num w:numId="279" w16cid:durableId="758869786">
    <w:abstractNumId w:val="9"/>
  </w:num>
  <w:num w:numId="280" w16cid:durableId="651300794">
    <w:abstractNumId w:val="0"/>
  </w:num>
  <w:num w:numId="281" w16cid:durableId="176963532">
    <w:abstractNumId w:val="1"/>
  </w:num>
  <w:num w:numId="282" w16cid:durableId="1345287055">
    <w:abstractNumId w:val="2"/>
  </w:num>
  <w:num w:numId="283" w16cid:durableId="407506839">
    <w:abstractNumId w:val="3"/>
  </w:num>
  <w:num w:numId="284" w16cid:durableId="1798332568">
    <w:abstractNumId w:val="8"/>
  </w:num>
  <w:num w:numId="285" w16cid:durableId="157233473">
    <w:abstractNumId w:val="4"/>
  </w:num>
  <w:num w:numId="286" w16cid:durableId="873734232">
    <w:abstractNumId w:val="5"/>
  </w:num>
  <w:num w:numId="287" w16cid:durableId="1345786585">
    <w:abstractNumId w:val="6"/>
  </w:num>
  <w:num w:numId="288" w16cid:durableId="1154444815">
    <w:abstractNumId w:val="7"/>
  </w:num>
  <w:num w:numId="289" w16cid:durableId="1613901225">
    <w:abstractNumId w:val="9"/>
  </w:num>
  <w:num w:numId="290" w16cid:durableId="817498711">
    <w:abstractNumId w:val="0"/>
  </w:num>
  <w:num w:numId="291" w16cid:durableId="179516637">
    <w:abstractNumId w:val="1"/>
  </w:num>
  <w:num w:numId="292" w16cid:durableId="603222684">
    <w:abstractNumId w:val="2"/>
  </w:num>
  <w:num w:numId="293" w16cid:durableId="1757820621">
    <w:abstractNumId w:val="3"/>
  </w:num>
  <w:num w:numId="294" w16cid:durableId="1263610140">
    <w:abstractNumId w:val="8"/>
  </w:num>
  <w:num w:numId="295" w16cid:durableId="289436391">
    <w:abstractNumId w:val="4"/>
  </w:num>
  <w:num w:numId="296" w16cid:durableId="2098548603">
    <w:abstractNumId w:val="5"/>
  </w:num>
  <w:num w:numId="297" w16cid:durableId="1828083484">
    <w:abstractNumId w:val="6"/>
  </w:num>
  <w:num w:numId="298" w16cid:durableId="406463762">
    <w:abstractNumId w:val="7"/>
  </w:num>
  <w:num w:numId="299" w16cid:durableId="465129234">
    <w:abstractNumId w:val="9"/>
  </w:num>
  <w:num w:numId="300" w16cid:durableId="3097671">
    <w:abstractNumId w:val="0"/>
  </w:num>
  <w:num w:numId="301" w16cid:durableId="1061489109">
    <w:abstractNumId w:val="1"/>
  </w:num>
  <w:num w:numId="302" w16cid:durableId="252514376">
    <w:abstractNumId w:val="2"/>
  </w:num>
  <w:num w:numId="303" w16cid:durableId="678846762">
    <w:abstractNumId w:val="3"/>
  </w:num>
  <w:num w:numId="304" w16cid:durableId="2024822412">
    <w:abstractNumId w:val="8"/>
  </w:num>
  <w:num w:numId="305" w16cid:durableId="874272061">
    <w:abstractNumId w:val="4"/>
  </w:num>
  <w:num w:numId="306" w16cid:durableId="1298875517">
    <w:abstractNumId w:val="5"/>
  </w:num>
  <w:num w:numId="307" w16cid:durableId="2094469300">
    <w:abstractNumId w:val="6"/>
  </w:num>
  <w:num w:numId="308" w16cid:durableId="1646541660">
    <w:abstractNumId w:val="7"/>
  </w:num>
  <w:num w:numId="309" w16cid:durableId="607197797">
    <w:abstractNumId w:val="9"/>
  </w:num>
  <w:num w:numId="310" w16cid:durableId="2011982217">
    <w:abstractNumId w:val="0"/>
  </w:num>
  <w:num w:numId="311" w16cid:durableId="585725986">
    <w:abstractNumId w:val="1"/>
  </w:num>
  <w:num w:numId="312" w16cid:durableId="19094054">
    <w:abstractNumId w:val="2"/>
  </w:num>
  <w:num w:numId="313" w16cid:durableId="672076028">
    <w:abstractNumId w:val="3"/>
  </w:num>
  <w:num w:numId="314" w16cid:durableId="132599021">
    <w:abstractNumId w:val="8"/>
  </w:num>
  <w:num w:numId="315" w16cid:durableId="314144735">
    <w:abstractNumId w:val="4"/>
  </w:num>
  <w:num w:numId="316" w16cid:durableId="406651400">
    <w:abstractNumId w:val="5"/>
  </w:num>
  <w:num w:numId="317" w16cid:durableId="546990784">
    <w:abstractNumId w:val="6"/>
  </w:num>
  <w:num w:numId="318" w16cid:durableId="1706175298">
    <w:abstractNumId w:val="7"/>
  </w:num>
  <w:num w:numId="319" w16cid:durableId="1968508796">
    <w:abstractNumId w:val="9"/>
  </w:num>
  <w:num w:numId="320" w16cid:durableId="1728919719">
    <w:abstractNumId w:val="0"/>
  </w:num>
  <w:num w:numId="321" w16cid:durableId="830830010">
    <w:abstractNumId w:val="1"/>
  </w:num>
  <w:num w:numId="322" w16cid:durableId="1687440193">
    <w:abstractNumId w:val="2"/>
  </w:num>
  <w:num w:numId="323" w16cid:durableId="2099936605">
    <w:abstractNumId w:val="3"/>
  </w:num>
  <w:num w:numId="324" w16cid:durableId="937255320">
    <w:abstractNumId w:val="8"/>
  </w:num>
  <w:num w:numId="325" w16cid:durableId="762186737">
    <w:abstractNumId w:val="4"/>
  </w:num>
  <w:num w:numId="326" w16cid:durableId="545457078">
    <w:abstractNumId w:val="5"/>
  </w:num>
  <w:num w:numId="327" w16cid:durableId="762192220">
    <w:abstractNumId w:val="6"/>
  </w:num>
  <w:num w:numId="328" w16cid:durableId="2113553301">
    <w:abstractNumId w:val="7"/>
  </w:num>
  <w:num w:numId="329" w16cid:durableId="1985231886">
    <w:abstractNumId w:val="9"/>
  </w:num>
  <w:num w:numId="330" w16cid:durableId="509102872">
    <w:abstractNumId w:val="0"/>
  </w:num>
  <w:num w:numId="331" w16cid:durableId="875311972">
    <w:abstractNumId w:val="1"/>
  </w:num>
  <w:num w:numId="332" w16cid:durableId="91556893">
    <w:abstractNumId w:val="2"/>
  </w:num>
  <w:num w:numId="333" w16cid:durableId="1055281601">
    <w:abstractNumId w:val="3"/>
  </w:num>
  <w:num w:numId="334" w16cid:durableId="1286740983">
    <w:abstractNumId w:val="8"/>
  </w:num>
  <w:num w:numId="335" w16cid:durableId="148134447">
    <w:abstractNumId w:val="4"/>
  </w:num>
  <w:num w:numId="336" w16cid:durableId="1389452169">
    <w:abstractNumId w:val="5"/>
  </w:num>
  <w:num w:numId="337" w16cid:durableId="1802579395">
    <w:abstractNumId w:val="6"/>
  </w:num>
  <w:num w:numId="338" w16cid:durableId="494802778">
    <w:abstractNumId w:val="7"/>
  </w:num>
  <w:num w:numId="339" w16cid:durableId="1313752227">
    <w:abstractNumId w:val="9"/>
  </w:num>
  <w:num w:numId="340" w16cid:durableId="656958110">
    <w:abstractNumId w:val="0"/>
  </w:num>
  <w:num w:numId="341" w16cid:durableId="1936866366">
    <w:abstractNumId w:val="1"/>
  </w:num>
  <w:num w:numId="342" w16cid:durableId="458837828">
    <w:abstractNumId w:val="2"/>
  </w:num>
  <w:num w:numId="343" w16cid:durableId="497576850">
    <w:abstractNumId w:val="3"/>
  </w:num>
  <w:num w:numId="344" w16cid:durableId="2108117392">
    <w:abstractNumId w:val="8"/>
  </w:num>
  <w:num w:numId="345" w16cid:durableId="1415781010">
    <w:abstractNumId w:val="4"/>
  </w:num>
  <w:num w:numId="346" w16cid:durableId="1256396824">
    <w:abstractNumId w:val="5"/>
  </w:num>
  <w:num w:numId="347" w16cid:durableId="972323640">
    <w:abstractNumId w:val="6"/>
  </w:num>
  <w:num w:numId="348" w16cid:durableId="1827822180">
    <w:abstractNumId w:val="7"/>
  </w:num>
  <w:num w:numId="349" w16cid:durableId="686911341">
    <w:abstractNumId w:val="9"/>
  </w:num>
  <w:num w:numId="350" w16cid:durableId="669216236">
    <w:abstractNumId w:val="0"/>
  </w:num>
  <w:num w:numId="351" w16cid:durableId="1819953129">
    <w:abstractNumId w:val="1"/>
  </w:num>
  <w:num w:numId="352" w16cid:durableId="801266618">
    <w:abstractNumId w:val="2"/>
  </w:num>
  <w:num w:numId="353" w16cid:durableId="397021175">
    <w:abstractNumId w:val="3"/>
  </w:num>
  <w:num w:numId="354" w16cid:durableId="812060314">
    <w:abstractNumId w:val="8"/>
  </w:num>
  <w:num w:numId="355" w16cid:durableId="1910580172">
    <w:abstractNumId w:val="4"/>
  </w:num>
  <w:num w:numId="356" w16cid:durableId="1483498846">
    <w:abstractNumId w:val="5"/>
  </w:num>
  <w:num w:numId="357" w16cid:durableId="1613323193">
    <w:abstractNumId w:val="6"/>
  </w:num>
  <w:num w:numId="358" w16cid:durableId="2104765580">
    <w:abstractNumId w:val="7"/>
  </w:num>
  <w:num w:numId="359" w16cid:durableId="1749494275">
    <w:abstractNumId w:val="9"/>
  </w:num>
  <w:num w:numId="360" w16cid:durableId="120149892">
    <w:abstractNumId w:val="0"/>
  </w:num>
  <w:num w:numId="361" w16cid:durableId="939992735">
    <w:abstractNumId w:val="1"/>
  </w:num>
  <w:num w:numId="362" w16cid:durableId="564265462">
    <w:abstractNumId w:val="2"/>
  </w:num>
  <w:num w:numId="363" w16cid:durableId="1656764248">
    <w:abstractNumId w:val="3"/>
  </w:num>
  <w:num w:numId="364" w16cid:durableId="769815990">
    <w:abstractNumId w:val="8"/>
  </w:num>
  <w:num w:numId="365" w16cid:durableId="1808467535">
    <w:abstractNumId w:val="4"/>
  </w:num>
  <w:num w:numId="366" w16cid:durableId="1001008340">
    <w:abstractNumId w:val="5"/>
  </w:num>
  <w:num w:numId="367" w16cid:durableId="507595606">
    <w:abstractNumId w:val="6"/>
  </w:num>
  <w:num w:numId="368" w16cid:durableId="942806222">
    <w:abstractNumId w:val="7"/>
  </w:num>
  <w:num w:numId="369" w16cid:durableId="760295571">
    <w:abstractNumId w:val="9"/>
  </w:num>
  <w:num w:numId="370" w16cid:durableId="720325057">
    <w:abstractNumId w:val="0"/>
  </w:num>
  <w:num w:numId="371" w16cid:durableId="2033526671">
    <w:abstractNumId w:val="1"/>
  </w:num>
  <w:num w:numId="372" w16cid:durableId="801313737">
    <w:abstractNumId w:val="2"/>
  </w:num>
  <w:num w:numId="373" w16cid:durableId="335694344">
    <w:abstractNumId w:val="3"/>
  </w:num>
  <w:num w:numId="374" w16cid:durableId="268583500">
    <w:abstractNumId w:val="8"/>
  </w:num>
  <w:num w:numId="375" w16cid:durableId="42294010">
    <w:abstractNumId w:val="4"/>
  </w:num>
  <w:num w:numId="376" w16cid:durableId="1469322970">
    <w:abstractNumId w:val="5"/>
  </w:num>
  <w:num w:numId="377" w16cid:durableId="1487667291">
    <w:abstractNumId w:val="6"/>
  </w:num>
  <w:num w:numId="378" w16cid:durableId="1557887575">
    <w:abstractNumId w:val="7"/>
  </w:num>
  <w:num w:numId="379" w16cid:durableId="1530407456">
    <w:abstractNumId w:val="9"/>
  </w:num>
  <w:num w:numId="380" w16cid:durableId="54862628">
    <w:abstractNumId w:val="0"/>
  </w:num>
  <w:num w:numId="381" w16cid:durableId="82654316">
    <w:abstractNumId w:val="1"/>
  </w:num>
  <w:num w:numId="382" w16cid:durableId="206917043">
    <w:abstractNumId w:val="2"/>
  </w:num>
  <w:num w:numId="383" w16cid:durableId="1670408637">
    <w:abstractNumId w:val="3"/>
  </w:num>
  <w:num w:numId="384" w16cid:durableId="1279752010">
    <w:abstractNumId w:val="8"/>
  </w:num>
  <w:num w:numId="385" w16cid:durableId="1952741762">
    <w:abstractNumId w:val="4"/>
  </w:num>
  <w:num w:numId="386" w16cid:durableId="2087608057">
    <w:abstractNumId w:val="5"/>
  </w:num>
  <w:num w:numId="387" w16cid:durableId="2059431944">
    <w:abstractNumId w:val="6"/>
  </w:num>
  <w:num w:numId="388" w16cid:durableId="1744794644">
    <w:abstractNumId w:val="7"/>
  </w:num>
  <w:num w:numId="389" w16cid:durableId="148131894">
    <w:abstractNumId w:val="9"/>
  </w:num>
  <w:num w:numId="390" w16cid:durableId="384184768">
    <w:abstractNumId w:val="0"/>
  </w:num>
  <w:num w:numId="391" w16cid:durableId="2018726026">
    <w:abstractNumId w:val="1"/>
  </w:num>
  <w:num w:numId="392" w16cid:durableId="378089321">
    <w:abstractNumId w:val="2"/>
  </w:num>
  <w:num w:numId="393" w16cid:durableId="583613744">
    <w:abstractNumId w:val="3"/>
  </w:num>
  <w:num w:numId="394" w16cid:durableId="1292707282">
    <w:abstractNumId w:val="8"/>
  </w:num>
  <w:num w:numId="395" w16cid:durableId="1975714335">
    <w:abstractNumId w:val="4"/>
  </w:num>
  <w:num w:numId="396" w16cid:durableId="230117456">
    <w:abstractNumId w:val="5"/>
  </w:num>
  <w:num w:numId="397" w16cid:durableId="739060679">
    <w:abstractNumId w:val="6"/>
  </w:num>
  <w:num w:numId="398" w16cid:durableId="854425066">
    <w:abstractNumId w:val="7"/>
  </w:num>
  <w:num w:numId="399" w16cid:durableId="1333096727">
    <w:abstractNumId w:val="9"/>
  </w:num>
  <w:num w:numId="400" w16cid:durableId="1002585492">
    <w:abstractNumId w:val="0"/>
  </w:num>
  <w:num w:numId="401" w16cid:durableId="1631741449">
    <w:abstractNumId w:val="1"/>
  </w:num>
  <w:num w:numId="402" w16cid:durableId="585191787">
    <w:abstractNumId w:val="2"/>
  </w:num>
  <w:num w:numId="403" w16cid:durableId="1393459095">
    <w:abstractNumId w:val="3"/>
  </w:num>
  <w:num w:numId="404" w16cid:durableId="192505048">
    <w:abstractNumId w:val="8"/>
  </w:num>
  <w:num w:numId="405" w16cid:durableId="1792506107">
    <w:abstractNumId w:val="4"/>
  </w:num>
  <w:num w:numId="406" w16cid:durableId="1037436778">
    <w:abstractNumId w:val="5"/>
  </w:num>
  <w:num w:numId="407" w16cid:durableId="411123612">
    <w:abstractNumId w:val="6"/>
  </w:num>
  <w:num w:numId="408" w16cid:durableId="209535320">
    <w:abstractNumId w:val="7"/>
  </w:num>
  <w:num w:numId="409" w16cid:durableId="1801612529">
    <w:abstractNumId w:val="9"/>
  </w:num>
  <w:num w:numId="410" w16cid:durableId="1200125921">
    <w:abstractNumId w:val="0"/>
  </w:num>
  <w:num w:numId="411" w16cid:durableId="197159915">
    <w:abstractNumId w:val="1"/>
  </w:num>
  <w:num w:numId="412" w16cid:durableId="798495847">
    <w:abstractNumId w:val="2"/>
  </w:num>
  <w:num w:numId="413" w16cid:durableId="73749423">
    <w:abstractNumId w:val="3"/>
  </w:num>
  <w:num w:numId="414" w16cid:durableId="473717199">
    <w:abstractNumId w:val="8"/>
  </w:num>
  <w:num w:numId="415" w16cid:durableId="1354303526">
    <w:abstractNumId w:val="4"/>
  </w:num>
  <w:num w:numId="416" w16cid:durableId="621377955">
    <w:abstractNumId w:val="5"/>
  </w:num>
  <w:num w:numId="417" w16cid:durableId="1198160391">
    <w:abstractNumId w:val="6"/>
  </w:num>
  <w:num w:numId="418" w16cid:durableId="1029643039">
    <w:abstractNumId w:val="7"/>
  </w:num>
  <w:num w:numId="419" w16cid:durableId="195121188">
    <w:abstractNumId w:val="9"/>
  </w:num>
  <w:num w:numId="420" w16cid:durableId="1715347819">
    <w:abstractNumId w:val="0"/>
  </w:num>
  <w:num w:numId="421" w16cid:durableId="1249538530">
    <w:abstractNumId w:val="1"/>
  </w:num>
  <w:num w:numId="422" w16cid:durableId="844058106">
    <w:abstractNumId w:val="2"/>
  </w:num>
  <w:num w:numId="423" w16cid:durableId="1887720310">
    <w:abstractNumId w:val="3"/>
  </w:num>
  <w:num w:numId="424" w16cid:durableId="1080636414">
    <w:abstractNumId w:val="8"/>
  </w:num>
  <w:num w:numId="425" w16cid:durableId="810562830">
    <w:abstractNumId w:val="4"/>
  </w:num>
  <w:num w:numId="426" w16cid:durableId="1984890880">
    <w:abstractNumId w:val="5"/>
  </w:num>
  <w:num w:numId="427" w16cid:durableId="651954900">
    <w:abstractNumId w:val="6"/>
  </w:num>
  <w:num w:numId="428" w16cid:durableId="2072655342">
    <w:abstractNumId w:val="7"/>
  </w:num>
  <w:num w:numId="429" w16cid:durableId="2013021278">
    <w:abstractNumId w:val="9"/>
  </w:num>
  <w:num w:numId="430" w16cid:durableId="537477596">
    <w:abstractNumId w:val="0"/>
  </w:num>
  <w:num w:numId="431" w16cid:durableId="1815247514">
    <w:abstractNumId w:val="1"/>
  </w:num>
  <w:num w:numId="432" w16cid:durableId="151333235">
    <w:abstractNumId w:val="2"/>
  </w:num>
  <w:num w:numId="433" w16cid:durableId="416709969">
    <w:abstractNumId w:val="3"/>
  </w:num>
  <w:num w:numId="434" w16cid:durableId="709771218">
    <w:abstractNumId w:val="8"/>
  </w:num>
  <w:num w:numId="435" w16cid:durableId="2147383630">
    <w:abstractNumId w:val="4"/>
  </w:num>
  <w:num w:numId="436" w16cid:durableId="1491601217">
    <w:abstractNumId w:val="5"/>
  </w:num>
  <w:num w:numId="437" w16cid:durableId="1905142897">
    <w:abstractNumId w:val="6"/>
  </w:num>
  <w:num w:numId="438" w16cid:durableId="2094741071">
    <w:abstractNumId w:val="7"/>
  </w:num>
  <w:num w:numId="439" w16cid:durableId="1607686645">
    <w:abstractNumId w:val="9"/>
  </w:num>
  <w:num w:numId="440" w16cid:durableId="128322708">
    <w:abstractNumId w:val="0"/>
  </w:num>
  <w:num w:numId="441" w16cid:durableId="361249034">
    <w:abstractNumId w:val="1"/>
  </w:num>
  <w:num w:numId="442" w16cid:durableId="237443788">
    <w:abstractNumId w:val="2"/>
  </w:num>
  <w:num w:numId="443" w16cid:durableId="500972070">
    <w:abstractNumId w:val="3"/>
  </w:num>
  <w:num w:numId="444" w16cid:durableId="808397652">
    <w:abstractNumId w:val="8"/>
  </w:num>
  <w:num w:numId="445" w16cid:durableId="862521173">
    <w:abstractNumId w:val="4"/>
  </w:num>
  <w:num w:numId="446" w16cid:durableId="1428577262">
    <w:abstractNumId w:val="5"/>
  </w:num>
  <w:num w:numId="447" w16cid:durableId="59787700">
    <w:abstractNumId w:val="6"/>
  </w:num>
  <w:num w:numId="448" w16cid:durableId="656036187">
    <w:abstractNumId w:val="7"/>
  </w:num>
  <w:num w:numId="449" w16cid:durableId="1446727342">
    <w:abstractNumId w:val="9"/>
  </w:num>
  <w:num w:numId="450" w16cid:durableId="1932658698">
    <w:abstractNumId w:val="0"/>
  </w:num>
  <w:num w:numId="451" w16cid:durableId="543711723">
    <w:abstractNumId w:val="1"/>
  </w:num>
  <w:num w:numId="452" w16cid:durableId="1155875766">
    <w:abstractNumId w:val="2"/>
  </w:num>
  <w:num w:numId="453" w16cid:durableId="566719913">
    <w:abstractNumId w:val="3"/>
  </w:num>
  <w:num w:numId="454" w16cid:durableId="1116750945">
    <w:abstractNumId w:val="8"/>
  </w:num>
  <w:num w:numId="455" w16cid:durableId="1110465707">
    <w:abstractNumId w:val="4"/>
  </w:num>
  <w:num w:numId="456" w16cid:durableId="655688565">
    <w:abstractNumId w:val="5"/>
  </w:num>
  <w:num w:numId="457" w16cid:durableId="1087577602">
    <w:abstractNumId w:val="6"/>
  </w:num>
  <w:num w:numId="458" w16cid:durableId="1681158184">
    <w:abstractNumId w:val="7"/>
  </w:num>
  <w:num w:numId="459" w16cid:durableId="1119833464">
    <w:abstractNumId w:val="9"/>
  </w:num>
  <w:num w:numId="460" w16cid:durableId="1635597178">
    <w:abstractNumId w:val="0"/>
  </w:num>
  <w:num w:numId="461" w16cid:durableId="340401527">
    <w:abstractNumId w:val="1"/>
  </w:num>
  <w:num w:numId="462" w16cid:durableId="1052971135">
    <w:abstractNumId w:val="2"/>
  </w:num>
  <w:num w:numId="463" w16cid:durableId="2147042488">
    <w:abstractNumId w:val="3"/>
  </w:num>
  <w:num w:numId="464" w16cid:durableId="2060543114">
    <w:abstractNumId w:val="8"/>
  </w:num>
  <w:num w:numId="465" w16cid:durableId="843856066">
    <w:abstractNumId w:val="4"/>
  </w:num>
  <w:num w:numId="466" w16cid:durableId="297152837">
    <w:abstractNumId w:val="5"/>
  </w:num>
  <w:num w:numId="467" w16cid:durableId="634020236">
    <w:abstractNumId w:val="6"/>
  </w:num>
  <w:num w:numId="468" w16cid:durableId="1666279427">
    <w:abstractNumId w:val="7"/>
  </w:num>
  <w:num w:numId="469" w16cid:durableId="438648803">
    <w:abstractNumId w:val="9"/>
  </w:num>
  <w:num w:numId="470" w16cid:durableId="1005938847">
    <w:abstractNumId w:val="0"/>
  </w:num>
  <w:num w:numId="471" w16cid:durableId="1943685133">
    <w:abstractNumId w:val="1"/>
  </w:num>
  <w:num w:numId="472" w16cid:durableId="1776173594">
    <w:abstractNumId w:val="2"/>
  </w:num>
  <w:num w:numId="473" w16cid:durableId="1754858807">
    <w:abstractNumId w:val="3"/>
  </w:num>
  <w:num w:numId="474" w16cid:durableId="1381400454">
    <w:abstractNumId w:val="8"/>
  </w:num>
  <w:num w:numId="475" w16cid:durableId="313294018">
    <w:abstractNumId w:val="4"/>
  </w:num>
  <w:num w:numId="476" w16cid:durableId="642659413">
    <w:abstractNumId w:val="5"/>
  </w:num>
  <w:num w:numId="477" w16cid:durableId="1269042848">
    <w:abstractNumId w:val="6"/>
  </w:num>
  <w:num w:numId="478" w16cid:durableId="326593563">
    <w:abstractNumId w:val="7"/>
  </w:num>
  <w:num w:numId="479" w16cid:durableId="2083211091">
    <w:abstractNumId w:val="9"/>
  </w:num>
  <w:num w:numId="480" w16cid:durableId="1486781975">
    <w:abstractNumId w:val="0"/>
  </w:num>
  <w:num w:numId="481" w16cid:durableId="1114253028">
    <w:abstractNumId w:val="1"/>
  </w:num>
  <w:num w:numId="482" w16cid:durableId="125710367">
    <w:abstractNumId w:val="2"/>
  </w:num>
  <w:num w:numId="483" w16cid:durableId="1160271117">
    <w:abstractNumId w:val="3"/>
  </w:num>
  <w:num w:numId="484" w16cid:durableId="1519615059">
    <w:abstractNumId w:val="8"/>
  </w:num>
  <w:num w:numId="485" w16cid:durableId="1295139256">
    <w:abstractNumId w:val="4"/>
  </w:num>
  <w:num w:numId="486" w16cid:durableId="1651670800">
    <w:abstractNumId w:val="5"/>
  </w:num>
  <w:num w:numId="487" w16cid:durableId="1780373715">
    <w:abstractNumId w:val="6"/>
  </w:num>
  <w:num w:numId="488" w16cid:durableId="562108278">
    <w:abstractNumId w:val="7"/>
  </w:num>
  <w:num w:numId="489" w16cid:durableId="1294367250">
    <w:abstractNumId w:val="9"/>
  </w:num>
  <w:num w:numId="490" w16cid:durableId="2132700253">
    <w:abstractNumId w:val="0"/>
  </w:num>
  <w:num w:numId="491" w16cid:durableId="502548272">
    <w:abstractNumId w:val="1"/>
  </w:num>
  <w:num w:numId="492" w16cid:durableId="1156186591">
    <w:abstractNumId w:val="2"/>
  </w:num>
  <w:num w:numId="493" w16cid:durableId="1599875057">
    <w:abstractNumId w:val="3"/>
  </w:num>
  <w:num w:numId="494" w16cid:durableId="1559853953">
    <w:abstractNumId w:val="8"/>
  </w:num>
  <w:num w:numId="495" w16cid:durableId="2145999440">
    <w:abstractNumId w:val="4"/>
  </w:num>
  <w:num w:numId="496" w16cid:durableId="1186602634">
    <w:abstractNumId w:val="5"/>
  </w:num>
  <w:num w:numId="497" w16cid:durableId="740367091">
    <w:abstractNumId w:val="6"/>
  </w:num>
  <w:num w:numId="498" w16cid:durableId="1978993762">
    <w:abstractNumId w:val="7"/>
  </w:num>
  <w:num w:numId="499" w16cid:durableId="1350907549">
    <w:abstractNumId w:val="9"/>
  </w:num>
  <w:num w:numId="500" w16cid:durableId="1133719389">
    <w:abstractNumId w:val="0"/>
  </w:num>
  <w:num w:numId="501" w16cid:durableId="30352158">
    <w:abstractNumId w:val="1"/>
  </w:num>
  <w:num w:numId="502" w16cid:durableId="2095473497">
    <w:abstractNumId w:val="2"/>
  </w:num>
  <w:num w:numId="503" w16cid:durableId="483277752">
    <w:abstractNumId w:val="3"/>
  </w:num>
  <w:num w:numId="504" w16cid:durableId="146213157">
    <w:abstractNumId w:val="8"/>
  </w:num>
  <w:num w:numId="505" w16cid:durableId="2130706655">
    <w:abstractNumId w:val="4"/>
  </w:num>
  <w:num w:numId="506" w16cid:durableId="2069262587">
    <w:abstractNumId w:val="5"/>
  </w:num>
  <w:num w:numId="507" w16cid:durableId="330377896">
    <w:abstractNumId w:val="6"/>
  </w:num>
  <w:num w:numId="508" w16cid:durableId="1869371252">
    <w:abstractNumId w:val="7"/>
  </w:num>
  <w:num w:numId="509" w16cid:durableId="1082800515">
    <w:abstractNumId w:val="9"/>
  </w:num>
  <w:num w:numId="510" w16cid:durableId="156846516">
    <w:abstractNumId w:val="0"/>
  </w:num>
  <w:num w:numId="511" w16cid:durableId="1606038893">
    <w:abstractNumId w:val="1"/>
  </w:num>
  <w:num w:numId="512" w16cid:durableId="242766453">
    <w:abstractNumId w:val="2"/>
  </w:num>
  <w:num w:numId="513" w16cid:durableId="2117671698">
    <w:abstractNumId w:val="3"/>
  </w:num>
  <w:num w:numId="514" w16cid:durableId="105930463">
    <w:abstractNumId w:val="8"/>
  </w:num>
  <w:num w:numId="515" w16cid:durableId="1255014849">
    <w:abstractNumId w:val="4"/>
  </w:num>
  <w:num w:numId="516" w16cid:durableId="1489593994">
    <w:abstractNumId w:val="5"/>
  </w:num>
  <w:num w:numId="517" w16cid:durableId="1092705944">
    <w:abstractNumId w:val="6"/>
  </w:num>
  <w:num w:numId="518" w16cid:durableId="548960927">
    <w:abstractNumId w:val="7"/>
  </w:num>
  <w:num w:numId="519" w16cid:durableId="766534872">
    <w:abstractNumId w:val="9"/>
  </w:num>
  <w:num w:numId="520" w16cid:durableId="947662972">
    <w:abstractNumId w:val="0"/>
  </w:num>
  <w:num w:numId="521" w16cid:durableId="1824152337">
    <w:abstractNumId w:val="1"/>
  </w:num>
  <w:num w:numId="522" w16cid:durableId="700590091">
    <w:abstractNumId w:val="2"/>
  </w:num>
  <w:num w:numId="523" w16cid:durableId="1538733094">
    <w:abstractNumId w:val="3"/>
  </w:num>
  <w:num w:numId="524" w16cid:durableId="98573680">
    <w:abstractNumId w:val="8"/>
  </w:num>
  <w:num w:numId="525" w16cid:durableId="1598489257">
    <w:abstractNumId w:val="4"/>
  </w:num>
  <w:num w:numId="526" w16cid:durableId="485047879">
    <w:abstractNumId w:val="5"/>
  </w:num>
  <w:num w:numId="527" w16cid:durableId="1268852870">
    <w:abstractNumId w:val="6"/>
  </w:num>
  <w:num w:numId="528" w16cid:durableId="341012420">
    <w:abstractNumId w:val="7"/>
  </w:num>
  <w:num w:numId="529" w16cid:durableId="1141190446">
    <w:abstractNumId w:val="9"/>
  </w:num>
  <w:num w:numId="530" w16cid:durableId="1637561070">
    <w:abstractNumId w:val="0"/>
  </w:num>
  <w:num w:numId="531" w16cid:durableId="628168602">
    <w:abstractNumId w:val="1"/>
  </w:num>
  <w:num w:numId="532" w16cid:durableId="210576650">
    <w:abstractNumId w:val="2"/>
  </w:num>
  <w:num w:numId="533" w16cid:durableId="610010951">
    <w:abstractNumId w:val="3"/>
  </w:num>
  <w:num w:numId="534" w16cid:durableId="2075157505">
    <w:abstractNumId w:val="8"/>
  </w:num>
  <w:num w:numId="535" w16cid:durableId="211036467">
    <w:abstractNumId w:val="4"/>
  </w:num>
  <w:num w:numId="536" w16cid:durableId="595944167">
    <w:abstractNumId w:val="5"/>
  </w:num>
  <w:num w:numId="537" w16cid:durableId="1217930819">
    <w:abstractNumId w:val="6"/>
  </w:num>
  <w:num w:numId="538" w16cid:durableId="1182160423">
    <w:abstractNumId w:val="7"/>
  </w:num>
  <w:num w:numId="539" w16cid:durableId="414284671">
    <w:abstractNumId w:val="9"/>
  </w:num>
  <w:num w:numId="540" w16cid:durableId="1030689374">
    <w:abstractNumId w:val="0"/>
  </w:num>
  <w:num w:numId="541" w16cid:durableId="1066565270">
    <w:abstractNumId w:val="1"/>
  </w:num>
  <w:num w:numId="542" w16cid:durableId="1122917195">
    <w:abstractNumId w:val="2"/>
  </w:num>
  <w:num w:numId="543" w16cid:durableId="1378815940">
    <w:abstractNumId w:val="3"/>
  </w:num>
  <w:num w:numId="544" w16cid:durableId="1065761428">
    <w:abstractNumId w:val="8"/>
  </w:num>
  <w:num w:numId="545" w16cid:durableId="1255475053">
    <w:abstractNumId w:val="4"/>
  </w:num>
  <w:num w:numId="546" w16cid:durableId="313460788">
    <w:abstractNumId w:val="5"/>
  </w:num>
  <w:num w:numId="547" w16cid:durableId="25177067">
    <w:abstractNumId w:val="6"/>
  </w:num>
  <w:num w:numId="548" w16cid:durableId="453134055">
    <w:abstractNumId w:val="7"/>
  </w:num>
  <w:num w:numId="549" w16cid:durableId="2058700351">
    <w:abstractNumId w:val="9"/>
  </w:num>
  <w:num w:numId="550" w16cid:durableId="421875334">
    <w:abstractNumId w:val="0"/>
  </w:num>
  <w:num w:numId="551" w16cid:durableId="390926371">
    <w:abstractNumId w:val="1"/>
  </w:num>
  <w:num w:numId="552" w16cid:durableId="174148870">
    <w:abstractNumId w:val="2"/>
  </w:num>
  <w:num w:numId="553" w16cid:durableId="1775786782">
    <w:abstractNumId w:val="3"/>
  </w:num>
  <w:num w:numId="554" w16cid:durableId="1738941498">
    <w:abstractNumId w:val="8"/>
  </w:num>
  <w:num w:numId="555" w16cid:durableId="1362441138">
    <w:abstractNumId w:val="4"/>
  </w:num>
  <w:num w:numId="556" w16cid:durableId="144049128">
    <w:abstractNumId w:val="5"/>
  </w:num>
  <w:num w:numId="557" w16cid:durableId="2000618729">
    <w:abstractNumId w:val="6"/>
  </w:num>
  <w:num w:numId="558" w16cid:durableId="3095851">
    <w:abstractNumId w:val="7"/>
  </w:num>
  <w:num w:numId="559" w16cid:durableId="1216039793">
    <w:abstractNumId w:val="9"/>
  </w:num>
  <w:num w:numId="560" w16cid:durableId="176891992">
    <w:abstractNumId w:val="0"/>
  </w:num>
  <w:num w:numId="561" w16cid:durableId="1866863217">
    <w:abstractNumId w:val="1"/>
  </w:num>
  <w:num w:numId="562" w16cid:durableId="185749881">
    <w:abstractNumId w:val="2"/>
  </w:num>
  <w:num w:numId="563" w16cid:durableId="2067102588">
    <w:abstractNumId w:val="3"/>
  </w:num>
  <w:num w:numId="564" w16cid:durableId="499927988">
    <w:abstractNumId w:val="8"/>
  </w:num>
  <w:num w:numId="565" w16cid:durableId="2019580292">
    <w:abstractNumId w:val="4"/>
  </w:num>
  <w:num w:numId="566" w16cid:durableId="580988785">
    <w:abstractNumId w:val="5"/>
  </w:num>
  <w:num w:numId="567" w16cid:durableId="1073549534">
    <w:abstractNumId w:val="6"/>
  </w:num>
  <w:num w:numId="568" w16cid:durableId="223565349">
    <w:abstractNumId w:val="7"/>
  </w:num>
  <w:num w:numId="569" w16cid:durableId="930089017">
    <w:abstractNumId w:val="9"/>
  </w:num>
  <w:num w:numId="570" w16cid:durableId="1162358281">
    <w:abstractNumId w:val="0"/>
  </w:num>
  <w:num w:numId="571" w16cid:durableId="1966347813">
    <w:abstractNumId w:val="1"/>
  </w:num>
  <w:num w:numId="572" w16cid:durableId="1006978813">
    <w:abstractNumId w:val="2"/>
  </w:num>
  <w:num w:numId="573" w16cid:durableId="122045496">
    <w:abstractNumId w:val="3"/>
  </w:num>
  <w:num w:numId="574" w16cid:durableId="69429383">
    <w:abstractNumId w:val="8"/>
  </w:num>
  <w:num w:numId="575" w16cid:durableId="1353339663">
    <w:abstractNumId w:val="4"/>
  </w:num>
  <w:num w:numId="576" w16cid:durableId="375854399">
    <w:abstractNumId w:val="5"/>
  </w:num>
  <w:num w:numId="577" w16cid:durableId="1316762234">
    <w:abstractNumId w:val="6"/>
  </w:num>
  <w:num w:numId="578" w16cid:durableId="1353611817">
    <w:abstractNumId w:val="7"/>
  </w:num>
  <w:num w:numId="579" w16cid:durableId="426972599">
    <w:abstractNumId w:val="9"/>
  </w:num>
  <w:num w:numId="580" w16cid:durableId="1899784080">
    <w:abstractNumId w:val="0"/>
  </w:num>
  <w:num w:numId="581" w16cid:durableId="1439986142">
    <w:abstractNumId w:val="1"/>
  </w:num>
  <w:num w:numId="582" w16cid:durableId="1167405655">
    <w:abstractNumId w:val="2"/>
  </w:num>
  <w:num w:numId="583" w16cid:durableId="1672221513">
    <w:abstractNumId w:val="3"/>
  </w:num>
  <w:num w:numId="584" w16cid:durableId="1925645239">
    <w:abstractNumId w:val="8"/>
  </w:num>
  <w:num w:numId="585" w16cid:durableId="195848333">
    <w:abstractNumId w:val="4"/>
  </w:num>
  <w:num w:numId="586" w16cid:durableId="1086728109">
    <w:abstractNumId w:val="5"/>
  </w:num>
  <w:num w:numId="587" w16cid:durableId="43598865">
    <w:abstractNumId w:val="6"/>
  </w:num>
  <w:num w:numId="588" w16cid:durableId="1600328223">
    <w:abstractNumId w:val="7"/>
  </w:num>
  <w:num w:numId="589" w16cid:durableId="1334724799">
    <w:abstractNumId w:val="9"/>
  </w:num>
  <w:num w:numId="590" w16cid:durableId="1901671458">
    <w:abstractNumId w:val="0"/>
  </w:num>
  <w:num w:numId="591" w16cid:durableId="1689136120">
    <w:abstractNumId w:val="1"/>
  </w:num>
  <w:num w:numId="592" w16cid:durableId="748505921">
    <w:abstractNumId w:val="2"/>
  </w:num>
  <w:num w:numId="593" w16cid:durableId="387727028">
    <w:abstractNumId w:val="3"/>
  </w:num>
  <w:num w:numId="594" w16cid:durableId="1358509140">
    <w:abstractNumId w:val="8"/>
  </w:num>
  <w:num w:numId="595" w16cid:durableId="1931350669">
    <w:abstractNumId w:val="4"/>
  </w:num>
  <w:num w:numId="596" w16cid:durableId="501505828">
    <w:abstractNumId w:val="5"/>
  </w:num>
  <w:num w:numId="597" w16cid:durableId="1984848752">
    <w:abstractNumId w:val="6"/>
  </w:num>
  <w:num w:numId="598" w16cid:durableId="171603696">
    <w:abstractNumId w:val="7"/>
  </w:num>
  <w:num w:numId="599" w16cid:durableId="2117288872">
    <w:abstractNumId w:val="9"/>
  </w:num>
  <w:num w:numId="600" w16cid:durableId="1731421657">
    <w:abstractNumId w:val="0"/>
  </w:num>
  <w:num w:numId="601" w16cid:durableId="558979370">
    <w:abstractNumId w:val="1"/>
  </w:num>
  <w:num w:numId="602" w16cid:durableId="1773207731">
    <w:abstractNumId w:val="2"/>
  </w:num>
  <w:num w:numId="603" w16cid:durableId="347680115">
    <w:abstractNumId w:val="3"/>
  </w:num>
  <w:num w:numId="604" w16cid:durableId="914969876">
    <w:abstractNumId w:val="8"/>
  </w:num>
  <w:num w:numId="605" w16cid:durableId="403138835">
    <w:abstractNumId w:val="4"/>
  </w:num>
  <w:num w:numId="606" w16cid:durableId="562057521">
    <w:abstractNumId w:val="5"/>
  </w:num>
  <w:num w:numId="607" w16cid:durableId="2111387131">
    <w:abstractNumId w:val="6"/>
  </w:num>
  <w:num w:numId="608" w16cid:durableId="651106772">
    <w:abstractNumId w:val="7"/>
  </w:num>
  <w:num w:numId="609" w16cid:durableId="1380934575">
    <w:abstractNumId w:val="9"/>
  </w:num>
  <w:num w:numId="610" w16cid:durableId="72972398">
    <w:abstractNumId w:val="0"/>
  </w:num>
  <w:num w:numId="611" w16cid:durableId="710570178">
    <w:abstractNumId w:val="1"/>
  </w:num>
  <w:num w:numId="612" w16cid:durableId="404883263">
    <w:abstractNumId w:val="2"/>
  </w:num>
  <w:num w:numId="613" w16cid:durableId="615791931">
    <w:abstractNumId w:val="3"/>
  </w:num>
  <w:num w:numId="614" w16cid:durableId="779836497">
    <w:abstractNumId w:val="8"/>
  </w:num>
  <w:num w:numId="615" w16cid:durableId="1551528187">
    <w:abstractNumId w:val="4"/>
  </w:num>
  <w:num w:numId="616" w16cid:durableId="880098183">
    <w:abstractNumId w:val="5"/>
  </w:num>
  <w:num w:numId="617" w16cid:durableId="1358577864">
    <w:abstractNumId w:val="6"/>
  </w:num>
  <w:num w:numId="618" w16cid:durableId="1277328754">
    <w:abstractNumId w:val="7"/>
  </w:num>
  <w:num w:numId="619" w16cid:durableId="476261476">
    <w:abstractNumId w:val="9"/>
  </w:num>
  <w:num w:numId="620" w16cid:durableId="1610894412">
    <w:abstractNumId w:val="0"/>
  </w:num>
  <w:num w:numId="621" w16cid:durableId="2081370527">
    <w:abstractNumId w:val="1"/>
  </w:num>
  <w:num w:numId="622" w16cid:durableId="2126385100">
    <w:abstractNumId w:val="2"/>
  </w:num>
  <w:num w:numId="623" w16cid:durableId="1816800965">
    <w:abstractNumId w:val="3"/>
  </w:num>
  <w:num w:numId="624" w16cid:durableId="399715909">
    <w:abstractNumId w:val="8"/>
  </w:num>
  <w:num w:numId="625" w16cid:durableId="1037654961">
    <w:abstractNumId w:val="4"/>
  </w:num>
  <w:num w:numId="626" w16cid:durableId="423838346">
    <w:abstractNumId w:val="5"/>
  </w:num>
  <w:num w:numId="627" w16cid:durableId="1028796365">
    <w:abstractNumId w:val="6"/>
  </w:num>
  <w:num w:numId="628" w16cid:durableId="429275830">
    <w:abstractNumId w:val="7"/>
  </w:num>
  <w:num w:numId="629" w16cid:durableId="631206918">
    <w:abstractNumId w:val="9"/>
  </w:num>
  <w:num w:numId="630" w16cid:durableId="1064841383">
    <w:abstractNumId w:val="0"/>
  </w:num>
  <w:num w:numId="631" w16cid:durableId="887376448">
    <w:abstractNumId w:val="1"/>
  </w:num>
  <w:num w:numId="632" w16cid:durableId="1878424730">
    <w:abstractNumId w:val="2"/>
  </w:num>
  <w:num w:numId="633" w16cid:durableId="1156529305">
    <w:abstractNumId w:val="3"/>
  </w:num>
  <w:num w:numId="634" w16cid:durableId="1880891378">
    <w:abstractNumId w:val="8"/>
  </w:num>
  <w:num w:numId="635" w16cid:durableId="552158562">
    <w:abstractNumId w:val="4"/>
  </w:num>
  <w:num w:numId="636" w16cid:durableId="762915043">
    <w:abstractNumId w:val="5"/>
  </w:num>
  <w:num w:numId="637" w16cid:durableId="1011417622">
    <w:abstractNumId w:val="6"/>
  </w:num>
  <w:num w:numId="638" w16cid:durableId="585000138">
    <w:abstractNumId w:val="7"/>
  </w:num>
  <w:num w:numId="639" w16cid:durableId="1054158714">
    <w:abstractNumId w:val="9"/>
  </w:num>
  <w:num w:numId="640" w16cid:durableId="448357478">
    <w:abstractNumId w:val="0"/>
  </w:num>
  <w:num w:numId="641" w16cid:durableId="52043700">
    <w:abstractNumId w:val="1"/>
  </w:num>
  <w:num w:numId="642" w16cid:durableId="287710965">
    <w:abstractNumId w:val="2"/>
  </w:num>
  <w:num w:numId="643" w16cid:durableId="488860661">
    <w:abstractNumId w:val="3"/>
  </w:num>
  <w:num w:numId="644" w16cid:durableId="898203253">
    <w:abstractNumId w:val="8"/>
  </w:num>
  <w:num w:numId="645" w16cid:durableId="1335917784">
    <w:abstractNumId w:val="4"/>
  </w:num>
  <w:num w:numId="646" w16cid:durableId="1027440029">
    <w:abstractNumId w:val="5"/>
  </w:num>
  <w:num w:numId="647" w16cid:durableId="930314513">
    <w:abstractNumId w:val="6"/>
  </w:num>
  <w:num w:numId="648" w16cid:durableId="285627283">
    <w:abstractNumId w:val="7"/>
  </w:num>
  <w:num w:numId="649" w16cid:durableId="1372876786">
    <w:abstractNumId w:val="9"/>
  </w:num>
  <w:num w:numId="650" w16cid:durableId="317802806">
    <w:abstractNumId w:val="0"/>
  </w:num>
  <w:num w:numId="651" w16cid:durableId="915358295">
    <w:abstractNumId w:val="1"/>
  </w:num>
  <w:num w:numId="652" w16cid:durableId="551119705">
    <w:abstractNumId w:val="2"/>
  </w:num>
  <w:num w:numId="653" w16cid:durableId="646517487">
    <w:abstractNumId w:val="3"/>
  </w:num>
  <w:num w:numId="654" w16cid:durableId="1601840847">
    <w:abstractNumId w:val="8"/>
  </w:num>
  <w:num w:numId="655" w16cid:durableId="1971980193">
    <w:abstractNumId w:val="4"/>
  </w:num>
  <w:num w:numId="656" w16cid:durableId="1431510939">
    <w:abstractNumId w:val="5"/>
  </w:num>
  <w:num w:numId="657" w16cid:durableId="1298873242">
    <w:abstractNumId w:val="6"/>
  </w:num>
  <w:num w:numId="658" w16cid:durableId="206721934">
    <w:abstractNumId w:val="7"/>
  </w:num>
  <w:num w:numId="659" w16cid:durableId="538129458">
    <w:abstractNumId w:val="9"/>
  </w:num>
  <w:num w:numId="660" w16cid:durableId="1754357748">
    <w:abstractNumId w:val="0"/>
  </w:num>
  <w:num w:numId="661" w16cid:durableId="1209100609">
    <w:abstractNumId w:val="1"/>
  </w:num>
  <w:num w:numId="662" w16cid:durableId="1275134392">
    <w:abstractNumId w:val="2"/>
  </w:num>
  <w:num w:numId="663" w16cid:durableId="1345933401">
    <w:abstractNumId w:val="3"/>
  </w:num>
  <w:num w:numId="664" w16cid:durableId="1172455176">
    <w:abstractNumId w:val="8"/>
  </w:num>
  <w:num w:numId="665" w16cid:durableId="150682143">
    <w:abstractNumId w:val="4"/>
  </w:num>
  <w:num w:numId="666" w16cid:durableId="1018850181">
    <w:abstractNumId w:val="5"/>
  </w:num>
  <w:num w:numId="667" w16cid:durableId="1054696396">
    <w:abstractNumId w:val="6"/>
  </w:num>
  <w:num w:numId="668" w16cid:durableId="307171150">
    <w:abstractNumId w:val="7"/>
  </w:num>
  <w:num w:numId="669" w16cid:durableId="1783258342">
    <w:abstractNumId w:val="9"/>
  </w:num>
  <w:num w:numId="670" w16cid:durableId="1729955359">
    <w:abstractNumId w:val="0"/>
  </w:num>
  <w:num w:numId="671" w16cid:durableId="1987973952">
    <w:abstractNumId w:val="1"/>
  </w:num>
  <w:num w:numId="672" w16cid:durableId="2014333996">
    <w:abstractNumId w:val="2"/>
  </w:num>
  <w:num w:numId="673" w16cid:durableId="60761356">
    <w:abstractNumId w:val="3"/>
  </w:num>
  <w:num w:numId="674" w16cid:durableId="1546478991">
    <w:abstractNumId w:val="8"/>
  </w:num>
  <w:num w:numId="675" w16cid:durableId="924611886">
    <w:abstractNumId w:val="4"/>
  </w:num>
  <w:num w:numId="676" w16cid:durableId="1616059962">
    <w:abstractNumId w:val="5"/>
  </w:num>
  <w:num w:numId="677" w16cid:durableId="43720919">
    <w:abstractNumId w:val="6"/>
  </w:num>
  <w:num w:numId="678" w16cid:durableId="1823425898">
    <w:abstractNumId w:val="7"/>
  </w:num>
  <w:num w:numId="679" w16cid:durableId="569196346">
    <w:abstractNumId w:val="9"/>
  </w:num>
  <w:num w:numId="680" w16cid:durableId="1573806299">
    <w:abstractNumId w:val="0"/>
  </w:num>
  <w:num w:numId="681" w16cid:durableId="155264203">
    <w:abstractNumId w:val="1"/>
  </w:num>
  <w:num w:numId="682" w16cid:durableId="504051618">
    <w:abstractNumId w:val="2"/>
  </w:num>
  <w:num w:numId="683" w16cid:durableId="1129974707">
    <w:abstractNumId w:val="3"/>
  </w:num>
  <w:num w:numId="684" w16cid:durableId="1915311126">
    <w:abstractNumId w:val="8"/>
  </w:num>
  <w:num w:numId="685" w16cid:durableId="98452487">
    <w:abstractNumId w:val="4"/>
  </w:num>
  <w:num w:numId="686" w16cid:durableId="1616254435">
    <w:abstractNumId w:val="5"/>
  </w:num>
  <w:num w:numId="687" w16cid:durableId="613682658">
    <w:abstractNumId w:val="6"/>
  </w:num>
  <w:num w:numId="688" w16cid:durableId="1699961713">
    <w:abstractNumId w:val="7"/>
  </w:num>
  <w:num w:numId="689" w16cid:durableId="117064848">
    <w:abstractNumId w:val="9"/>
  </w:num>
  <w:num w:numId="690" w16cid:durableId="727729499">
    <w:abstractNumId w:val="0"/>
  </w:num>
  <w:num w:numId="691" w16cid:durableId="1161578942">
    <w:abstractNumId w:val="1"/>
  </w:num>
  <w:num w:numId="692" w16cid:durableId="239873295">
    <w:abstractNumId w:val="2"/>
  </w:num>
  <w:num w:numId="693" w16cid:durableId="1558927959">
    <w:abstractNumId w:val="3"/>
  </w:num>
  <w:num w:numId="694" w16cid:durableId="642735274">
    <w:abstractNumId w:val="8"/>
  </w:num>
  <w:num w:numId="695" w16cid:durableId="2005476573">
    <w:abstractNumId w:val="4"/>
  </w:num>
  <w:num w:numId="696" w16cid:durableId="1295672400">
    <w:abstractNumId w:val="5"/>
  </w:num>
  <w:num w:numId="697" w16cid:durableId="1726759400">
    <w:abstractNumId w:val="6"/>
  </w:num>
  <w:num w:numId="698" w16cid:durableId="1197809899">
    <w:abstractNumId w:val="7"/>
  </w:num>
  <w:num w:numId="699" w16cid:durableId="1788504313">
    <w:abstractNumId w:val="9"/>
  </w:num>
  <w:num w:numId="700" w16cid:durableId="250357784">
    <w:abstractNumId w:val="0"/>
  </w:num>
  <w:num w:numId="701" w16cid:durableId="2050102409">
    <w:abstractNumId w:val="1"/>
  </w:num>
  <w:num w:numId="702" w16cid:durableId="2125882915">
    <w:abstractNumId w:val="2"/>
  </w:num>
  <w:num w:numId="703" w16cid:durableId="1994486409">
    <w:abstractNumId w:val="3"/>
  </w:num>
  <w:num w:numId="704" w16cid:durableId="1348141268">
    <w:abstractNumId w:val="8"/>
  </w:num>
  <w:num w:numId="705" w16cid:durableId="1733238671">
    <w:abstractNumId w:val="4"/>
  </w:num>
  <w:num w:numId="706" w16cid:durableId="1931422232">
    <w:abstractNumId w:val="5"/>
  </w:num>
  <w:num w:numId="707" w16cid:durableId="1816484452">
    <w:abstractNumId w:val="6"/>
  </w:num>
  <w:num w:numId="708" w16cid:durableId="1318338645">
    <w:abstractNumId w:val="7"/>
  </w:num>
  <w:num w:numId="709" w16cid:durableId="1106729460">
    <w:abstractNumId w:val="9"/>
  </w:num>
  <w:num w:numId="710" w16cid:durableId="789786453">
    <w:abstractNumId w:val="0"/>
  </w:num>
  <w:num w:numId="711" w16cid:durableId="1408503878">
    <w:abstractNumId w:val="1"/>
  </w:num>
  <w:num w:numId="712" w16cid:durableId="1087264749">
    <w:abstractNumId w:val="2"/>
  </w:num>
  <w:num w:numId="713" w16cid:durableId="1135875759">
    <w:abstractNumId w:val="3"/>
  </w:num>
  <w:num w:numId="714" w16cid:durableId="712733841">
    <w:abstractNumId w:val="8"/>
  </w:num>
  <w:num w:numId="715" w16cid:durableId="1562908663">
    <w:abstractNumId w:val="4"/>
  </w:num>
  <w:num w:numId="716" w16cid:durableId="2053386848">
    <w:abstractNumId w:val="5"/>
  </w:num>
  <w:num w:numId="717" w16cid:durableId="409893440">
    <w:abstractNumId w:val="6"/>
  </w:num>
  <w:num w:numId="718" w16cid:durableId="166217450">
    <w:abstractNumId w:val="7"/>
  </w:num>
  <w:num w:numId="719" w16cid:durableId="551890187">
    <w:abstractNumId w:val="9"/>
  </w:num>
  <w:num w:numId="720" w16cid:durableId="1901088797">
    <w:abstractNumId w:val="0"/>
  </w:num>
  <w:num w:numId="721" w16cid:durableId="1600596942">
    <w:abstractNumId w:val="1"/>
  </w:num>
  <w:num w:numId="722" w16cid:durableId="1787119134">
    <w:abstractNumId w:val="2"/>
  </w:num>
  <w:num w:numId="723" w16cid:durableId="1420638654">
    <w:abstractNumId w:val="3"/>
  </w:num>
  <w:num w:numId="724" w16cid:durableId="1722098725">
    <w:abstractNumId w:val="8"/>
  </w:num>
  <w:num w:numId="725" w16cid:durableId="419913349">
    <w:abstractNumId w:val="4"/>
  </w:num>
  <w:num w:numId="726" w16cid:durableId="236213496">
    <w:abstractNumId w:val="5"/>
  </w:num>
  <w:num w:numId="727" w16cid:durableId="1536427193">
    <w:abstractNumId w:val="6"/>
  </w:num>
  <w:num w:numId="728" w16cid:durableId="1195852878">
    <w:abstractNumId w:val="7"/>
  </w:num>
  <w:num w:numId="729" w16cid:durableId="1796945164">
    <w:abstractNumId w:val="9"/>
  </w:num>
  <w:num w:numId="730" w16cid:durableId="1261524173">
    <w:abstractNumId w:val="0"/>
  </w:num>
  <w:num w:numId="731" w16cid:durableId="339702652">
    <w:abstractNumId w:val="1"/>
  </w:num>
  <w:num w:numId="732" w16cid:durableId="1498613165">
    <w:abstractNumId w:val="2"/>
  </w:num>
  <w:num w:numId="733" w16cid:durableId="45691516">
    <w:abstractNumId w:val="3"/>
  </w:num>
  <w:num w:numId="734" w16cid:durableId="1540120560">
    <w:abstractNumId w:val="8"/>
  </w:num>
  <w:num w:numId="735" w16cid:durableId="245920342">
    <w:abstractNumId w:val="4"/>
  </w:num>
  <w:num w:numId="736" w16cid:durableId="194395492">
    <w:abstractNumId w:val="5"/>
  </w:num>
  <w:num w:numId="737" w16cid:durableId="414983454">
    <w:abstractNumId w:val="6"/>
  </w:num>
  <w:num w:numId="738" w16cid:durableId="1960868300">
    <w:abstractNumId w:val="7"/>
  </w:num>
  <w:num w:numId="739" w16cid:durableId="1639534817">
    <w:abstractNumId w:val="9"/>
  </w:num>
  <w:num w:numId="740" w16cid:durableId="1222985737">
    <w:abstractNumId w:val="0"/>
  </w:num>
  <w:num w:numId="741" w16cid:durableId="942960681">
    <w:abstractNumId w:val="1"/>
  </w:num>
  <w:num w:numId="742" w16cid:durableId="1000885538">
    <w:abstractNumId w:val="2"/>
  </w:num>
  <w:num w:numId="743" w16cid:durableId="1153445584">
    <w:abstractNumId w:val="3"/>
  </w:num>
  <w:num w:numId="744" w16cid:durableId="313534143">
    <w:abstractNumId w:val="8"/>
  </w:num>
  <w:num w:numId="745" w16cid:durableId="2068990153">
    <w:abstractNumId w:val="4"/>
  </w:num>
  <w:num w:numId="746" w16cid:durableId="342362661">
    <w:abstractNumId w:val="5"/>
  </w:num>
  <w:num w:numId="747" w16cid:durableId="430859268">
    <w:abstractNumId w:val="6"/>
  </w:num>
  <w:num w:numId="748" w16cid:durableId="155339922">
    <w:abstractNumId w:val="7"/>
  </w:num>
  <w:num w:numId="749" w16cid:durableId="259532444">
    <w:abstractNumId w:val="9"/>
  </w:num>
  <w:num w:numId="750" w16cid:durableId="260182573">
    <w:abstractNumId w:val="0"/>
  </w:num>
  <w:num w:numId="751" w16cid:durableId="38630297">
    <w:abstractNumId w:val="1"/>
  </w:num>
  <w:num w:numId="752" w16cid:durableId="277301720">
    <w:abstractNumId w:val="2"/>
  </w:num>
  <w:num w:numId="753" w16cid:durableId="2124693168">
    <w:abstractNumId w:val="3"/>
  </w:num>
  <w:num w:numId="754" w16cid:durableId="452214656">
    <w:abstractNumId w:val="8"/>
  </w:num>
  <w:num w:numId="755" w16cid:durableId="437726140">
    <w:abstractNumId w:val="4"/>
  </w:num>
  <w:num w:numId="756" w16cid:durableId="234896700">
    <w:abstractNumId w:val="5"/>
  </w:num>
  <w:num w:numId="757" w16cid:durableId="1037268563">
    <w:abstractNumId w:val="6"/>
  </w:num>
  <w:num w:numId="758" w16cid:durableId="1484203181">
    <w:abstractNumId w:val="7"/>
  </w:num>
  <w:num w:numId="759" w16cid:durableId="1564176946">
    <w:abstractNumId w:val="9"/>
  </w:num>
  <w:num w:numId="760" w16cid:durableId="573396784">
    <w:abstractNumId w:val="0"/>
  </w:num>
  <w:num w:numId="761" w16cid:durableId="1434977371">
    <w:abstractNumId w:val="1"/>
  </w:num>
  <w:num w:numId="762" w16cid:durableId="576092409">
    <w:abstractNumId w:val="2"/>
  </w:num>
  <w:num w:numId="763" w16cid:durableId="612707385">
    <w:abstractNumId w:val="3"/>
  </w:num>
  <w:num w:numId="764" w16cid:durableId="440875252">
    <w:abstractNumId w:val="8"/>
  </w:num>
  <w:num w:numId="765" w16cid:durableId="1527863374">
    <w:abstractNumId w:val="4"/>
  </w:num>
  <w:num w:numId="766" w16cid:durableId="829642745">
    <w:abstractNumId w:val="5"/>
  </w:num>
  <w:num w:numId="767" w16cid:durableId="1927223736">
    <w:abstractNumId w:val="6"/>
  </w:num>
  <w:num w:numId="768" w16cid:durableId="371613156">
    <w:abstractNumId w:val="7"/>
  </w:num>
  <w:num w:numId="769" w16cid:durableId="127480348">
    <w:abstractNumId w:val="9"/>
  </w:num>
  <w:num w:numId="770" w16cid:durableId="1350720072">
    <w:abstractNumId w:val="0"/>
  </w:num>
  <w:num w:numId="771" w16cid:durableId="468519929">
    <w:abstractNumId w:val="1"/>
  </w:num>
  <w:num w:numId="772" w16cid:durableId="586616509">
    <w:abstractNumId w:val="2"/>
  </w:num>
  <w:num w:numId="773" w16cid:durableId="1505824433">
    <w:abstractNumId w:val="3"/>
  </w:num>
  <w:num w:numId="774" w16cid:durableId="989748206">
    <w:abstractNumId w:val="8"/>
  </w:num>
  <w:num w:numId="775" w16cid:durableId="1718627249">
    <w:abstractNumId w:val="4"/>
  </w:num>
  <w:num w:numId="776" w16cid:durableId="1908375322">
    <w:abstractNumId w:val="5"/>
  </w:num>
  <w:num w:numId="777" w16cid:durableId="514543171">
    <w:abstractNumId w:val="6"/>
  </w:num>
  <w:num w:numId="778" w16cid:durableId="1975331403">
    <w:abstractNumId w:val="7"/>
  </w:num>
  <w:num w:numId="779" w16cid:durableId="1070347404">
    <w:abstractNumId w:val="9"/>
  </w:num>
  <w:num w:numId="780" w16cid:durableId="1242905072">
    <w:abstractNumId w:val="0"/>
  </w:num>
  <w:num w:numId="781" w16cid:durableId="504781879">
    <w:abstractNumId w:val="1"/>
  </w:num>
  <w:num w:numId="782" w16cid:durableId="1927836235">
    <w:abstractNumId w:val="2"/>
  </w:num>
  <w:num w:numId="783" w16cid:durableId="1468473988">
    <w:abstractNumId w:val="3"/>
  </w:num>
  <w:num w:numId="784" w16cid:durableId="1945115540">
    <w:abstractNumId w:val="8"/>
  </w:num>
  <w:num w:numId="785" w16cid:durableId="238951261">
    <w:abstractNumId w:val="4"/>
  </w:num>
  <w:num w:numId="786" w16cid:durableId="2121142311">
    <w:abstractNumId w:val="5"/>
  </w:num>
  <w:num w:numId="787" w16cid:durableId="271401333">
    <w:abstractNumId w:val="6"/>
  </w:num>
  <w:num w:numId="788" w16cid:durableId="1956983167">
    <w:abstractNumId w:val="7"/>
  </w:num>
  <w:num w:numId="789" w16cid:durableId="937906880">
    <w:abstractNumId w:val="9"/>
  </w:num>
  <w:num w:numId="790" w16cid:durableId="1234126701">
    <w:abstractNumId w:val="0"/>
  </w:num>
  <w:num w:numId="791" w16cid:durableId="1405566183">
    <w:abstractNumId w:val="1"/>
  </w:num>
  <w:num w:numId="792" w16cid:durableId="1056313821">
    <w:abstractNumId w:val="2"/>
  </w:num>
  <w:num w:numId="793" w16cid:durableId="743068280">
    <w:abstractNumId w:val="3"/>
  </w:num>
  <w:num w:numId="794" w16cid:durableId="1061099011">
    <w:abstractNumId w:val="8"/>
  </w:num>
  <w:num w:numId="795" w16cid:durableId="959651701">
    <w:abstractNumId w:val="4"/>
  </w:num>
  <w:num w:numId="796" w16cid:durableId="486746915">
    <w:abstractNumId w:val="5"/>
  </w:num>
  <w:num w:numId="797" w16cid:durableId="1686247528">
    <w:abstractNumId w:val="6"/>
  </w:num>
  <w:num w:numId="798" w16cid:durableId="311637057">
    <w:abstractNumId w:val="7"/>
  </w:num>
  <w:num w:numId="799" w16cid:durableId="1364940336">
    <w:abstractNumId w:val="9"/>
  </w:num>
  <w:num w:numId="800" w16cid:durableId="281769793">
    <w:abstractNumId w:val="0"/>
  </w:num>
  <w:num w:numId="801" w16cid:durableId="1055008137">
    <w:abstractNumId w:val="1"/>
  </w:num>
  <w:num w:numId="802" w16cid:durableId="985553877">
    <w:abstractNumId w:val="2"/>
  </w:num>
  <w:num w:numId="803" w16cid:durableId="1281187346">
    <w:abstractNumId w:val="3"/>
  </w:num>
  <w:num w:numId="804" w16cid:durableId="386030853">
    <w:abstractNumId w:val="8"/>
  </w:num>
  <w:num w:numId="805" w16cid:durableId="1266578507">
    <w:abstractNumId w:val="4"/>
  </w:num>
  <w:num w:numId="806" w16cid:durableId="1425877339">
    <w:abstractNumId w:val="5"/>
  </w:num>
  <w:num w:numId="807" w16cid:durableId="1220745702">
    <w:abstractNumId w:val="6"/>
  </w:num>
  <w:num w:numId="808" w16cid:durableId="1619951432">
    <w:abstractNumId w:val="7"/>
  </w:num>
  <w:num w:numId="809" w16cid:durableId="1036660034">
    <w:abstractNumId w:val="9"/>
  </w:num>
  <w:num w:numId="810" w16cid:durableId="866522469">
    <w:abstractNumId w:val="0"/>
  </w:num>
  <w:num w:numId="811" w16cid:durableId="270865305">
    <w:abstractNumId w:val="1"/>
  </w:num>
  <w:num w:numId="812" w16cid:durableId="2130198499">
    <w:abstractNumId w:val="2"/>
  </w:num>
  <w:num w:numId="813" w16cid:durableId="1032337880">
    <w:abstractNumId w:val="3"/>
  </w:num>
  <w:num w:numId="814" w16cid:durableId="849104970">
    <w:abstractNumId w:val="8"/>
  </w:num>
  <w:num w:numId="815" w16cid:durableId="1531138498">
    <w:abstractNumId w:val="4"/>
  </w:num>
  <w:num w:numId="816" w16cid:durableId="566571535">
    <w:abstractNumId w:val="5"/>
  </w:num>
  <w:num w:numId="817" w16cid:durableId="1174109089">
    <w:abstractNumId w:val="6"/>
  </w:num>
  <w:num w:numId="818" w16cid:durableId="240918121">
    <w:abstractNumId w:val="7"/>
  </w:num>
  <w:num w:numId="819" w16cid:durableId="2146922191">
    <w:abstractNumId w:val="9"/>
  </w:num>
  <w:num w:numId="820" w16cid:durableId="1477066489">
    <w:abstractNumId w:val="0"/>
  </w:num>
  <w:num w:numId="821" w16cid:durableId="199781693">
    <w:abstractNumId w:val="1"/>
  </w:num>
  <w:num w:numId="822" w16cid:durableId="2047218710">
    <w:abstractNumId w:val="2"/>
  </w:num>
  <w:num w:numId="823" w16cid:durableId="1267156825">
    <w:abstractNumId w:val="3"/>
  </w:num>
  <w:num w:numId="824" w16cid:durableId="1946570063">
    <w:abstractNumId w:val="8"/>
  </w:num>
  <w:num w:numId="825" w16cid:durableId="1997608205">
    <w:abstractNumId w:val="4"/>
  </w:num>
  <w:num w:numId="826" w16cid:durableId="1911496188">
    <w:abstractNumId w:val="5"/>
  </w:num>
  <w:num w:numId="827" w16cid:durableId="1664360141">
    <w:abstractNumId w:val="6"/>
  </w:num>
  <w:num w:numId="828" w16cid:durableId="1809932175">
    <w:abstractNumId w:val="7"/>
  </w:num>
  <w:num w:numId="829" w16cid:durableId="1888563681">
    <w:abstractNumId w:val="9"/>
  </w:num>
  <w:num w:numId="830" w16cid:durableId="734279958">
    <w:abstractNumId w:val="0"/>
  </w:num>
  <w:num w:numId="831" w16cid:durableId="2059626856">
    <w:abstractNumId w:val="1"/>
  </w:num>
  <w:num w:numId="832" w16cid:durableId="34740764">
    <w:abstractNumId w:val="2"/>
  </w:num>
  <w:num w:numId="833" w16cid:durableId="940719986">
    <w:abstractNumId w:val="3"/>
  </w:num>
  <w:num w:numId="834" w16cid:durableId="1128813176">
    <w:abstractNumId w:val="8"/>
  </w:num>
  <w:num w:numId="835" w16cid:durableId="331106430">
    <w:abstractNumId w:val="4"/>
  </w:num>
  <w:num w:numId="836" w16cid:durableId="1280650139">
    <w:abstractNumId w:val="5"/>
  </w:num>
  <w:num w:numId="837" w16cid:durableId="913516363">
    <w:abstractNumId w:val="6"/>
  </w:num>
  <w:num w:numId="838" w16cid:durableId="308555238">
    <w:abstractNumId w:val="7"/>
  </w:num>
  <w:num w:numId="839" w16cid:durableId="1850438682">
    <w:abstractNumId w:val="9"/>
  </w:num>
  <w:num w:numId="840" w16cid:durableId="1143544864">
    <w:abstractNumId w:val="0"/>
  </w:num>
  <w:num w:numId="841" w16cid:durableId="932979180">
    <w:abstractNumId w:val="1"/>
  </w:num>
  <w:num w:numId="842" w16cid:durableId="1912622176">
    <w:abstractNumId w:val="2"/>
  </w:num>
  <w:num w:numId="843" w16cid:durableId="1219786655">
    <w:abstractNumId w:val="3"/>
  </w:num>
  <w:num w:numId="844" w16cid:durableId="1231235209">
    <w:abstractNumId w:val="8"/>
  </w:num>
  <w:num w:numId="845" w16cid:durableId="618026781">
    <w:abstractNumId w:val="4"/>
  </w:num>
  <w:num w:numId="846" w16cid:durableId="1716925193">
    <w:abstractNumId w:val="5"/>
  </w:num>
  <w:num w:numId="847" w16cid:durableId="1323856448">
    <w:abstractNumId w:val="6"/>
  </w:num>
  <w:num w:numId="848" w16cid:durableId="1611082429">
    <w:abstractNumId w:val="7"/>
  </w:num>
  <w:num w:numId="849" w16cid:durableId="204030224">
    <w:abstractNumId w:val="9"/>
  </w:num>
  <w:num w:numId="850" w16cid:durableId="1035274146">
    <w:abstractNumId w:val="0"/>
  </w:num>
  <w:num w:numId="851" w16cid:durableId="1983729626">
    <w:abstractNumId w:val="1"/>
  </w:num>
  <w:num w:numId="852" w16cid:durableId="1875657630">
    <w:abstractNumId w:val="2"/>
  </w:num>
  <w:num w:numId="853" w16cid:durableId="1391926757">
    <w:abstractNumId w:val="3"/>
  </w:num>
  <w:num w:numId="854" w16cid:durableId="1214929018">
    <w:abstractNumId w:val="8"/>
  </w:num>
  <w:num w:numId="855" w16cid:durableId="2114588884">
    <w:abstractNumId w:val="4"/>
  </w:num>
  <w:num w:numId="856" w16cid:durableId="940603226">
    <w:abstractNumId w:val="5"/>
  </w:num>
  <w:num w:numId="857" w16cid:durableId="1558393933">
    <w:abstractNumId w:val="6"/>
  </w:num>
  <w:num w:numId="858" w16cid:durableId="1816486273">
    <w:abstractNumId w:val="7"/>
  </w:num>
  <w:num w:numId="859" w16cid:durableId="1326319082">
    <w:abstractNumId w:val="9"/>
  </w:num>
  <w:num w:numId="860" w16cid:durableId="981692527">
    <w:abstractNumId w:val="0"/>
  </w:num>
  <w:num w:numId="861" w16cid:durableId="1609507813">
    <w:abstractNumId w:val="1"/>
  </w:num>
  <w:num w:numId="862" w16cid:durableId="1295987335">
    <w:abstractNumId w:val="2"/>
  </w:num>
  <w:num w:numId="863" w16cid:durableId="1111389518">
    <w:abstractNumId w:val="3"/>
  </w:num>
  <w:num w:numId="864" w16cid:durableId="406997551">
    <w:abstractNumId w:val="8"/>
  </w:num>
  <w:num w:numId="865" w16cid:durableId="1234779410">
    <w:abstractNumId w:val="4"/>
  </w:num>
  <w:num w:numId="866" w16cid:durableId="425733119">
    <w:abstractNumId w:val="5"/>
  </w:num>
  <w:num w:numId="867" w16cid:durableId="1082413848">
    <w:abstractNumId w:val="6"/>
  </w:num>
  <w:num w:numId="868" w16cid:durableId="330060723">
    <w:abstractNumId w:val="7"/>
  </w:num>
  <w:num w:numId="869" w16cid:durableId="1132285831">
    <w:abstractNumId w:val="9"/>
  </w:num>
  <w:num w:numId="870" w16cid:durableId="1361934903">
    <w:abstractNumId w:val="0"/>
  </w:num>
  <w:num w:numId="871" w16cid:durableId="1951466965">
    <w:abstractNumId w:val="1"/>
  </w:num>
  <w:num w:numId="872" w16cid:durableId="1667052066">
    <w:abstractNumId w:val="2"/>
  </w:num>
  <w:num w:numId="873" w16cid:durableId="1245066085">
    <w:abstractNumId w:val="3"/>
  </w:num>
  <w:num w:numId="874" w16cid:durableId="659308708">
    <w:abstractNumId w:val="8"/>
  </w:num>
  <w:num w:numId="875" w16cid:durableId="1187216139">
    <w:abstractNumId w:val="4"/>
  </w:num>
  <w:num w:numId="876" w16cid:durableId="807014437">
    <w:abstractNumId w:val="5"/>
  </w:num>
  <w:num w:numId="877" w16cid:durableId="403375514">
    <w:abstractNumId w:val="6"/>
  </w:num>
  <w:num w:numId="878" w16cid:durableId="1588611154">
    <w:abstractNumId w:val="7"/>
  </w:num>
  <w:num w:numId="879" w16cid:durableId="593168074">
    <w:abstractNumId w:val="9"/>
  </w:num>
  <w:num w:numId="880" w16cid:durableId="249896020">
    <w:abstractNumId w:val="0"/>
  </w:num>
  <w:num w:numId="881" w16cid:durableId="1884829914">
    <w:abstractNumId w:val="1"/>
  </w:num>
  <w:num w:numId="882" w16cid:durableId="823546743">
    <w:abstractNumId w:val="2"/>
  </w:num>
  <w:num w:numId="883" w16cid:durableId="28342306">
    <w:abstractNumId w:val="3"/>
  </w:num>
  <w:num w:numId="884" w16cid:durableId="490751497">
    <w:abstractNumId w:val="8"/>
  </w:num>
  <w:num w:numId="885" w16cid:durableId="1006832074">
    <w:abstractNumId w:val="4"/>
  </w:num>
  <w:num w:numId="886" w16cid:durableId="919412638">
    <w:abstractNumId w:val="5"/>
  </w:num>
  <w:num w:numId="887" w16cid:durableId="716585056">
    <w:abstractNumId w:val="6"/>
  </w:num>
  <w:num w:numId="888" w16cid:durableId="106511176">
    <w:abstractNumId w:val="7"/>
  </w:num>
  <w:num w:numId="889" w16cid:durableId="1706326281">
    <w:abstractNumId w:val="9"/>
  </w:num>
  <w:num w:numId="890" w16cid:durableId="1970474336">
    <w:abstractNumId w:val="0"/>
  </w:num>
  <w:num w:numId="891" w16cid:durableId="2017145486">
    <w:abstractNumId w:val="1"/>
  </w:num>
  <w:num w:numId="892" w16cid:durableId="1081216534">
    <w:abstractNumId w:val="2"/>
  </w:num>
  <w:num w:numId="893" w16cid:durableId="1699156568">
    <w:abstractNumId w:val="3"/>
  </w:num>
  <w:num w:numId="894" w16cid:durableId="753745104">
    <w:abstractNumId w:val="8"/>
  </w:num>
  <w:num w:numId="895" w16cid:durableId="812870065">
    <w:abstractNumId w:val="4"/>
  </w:num>
  <w:num w:numId="896" w16cid:durableId="1778404588">
    <w:abstractNumId w:val="5"/>
  </w:num>
  <w:num w:numId="897" w16cid:durableId="281690926">
    <w:abstractNumId w:val="6"/>
  </w:num>
  <w:num w:numId="898" w16cid:durableId="2093159963">
    <w:abstractNumId w:val="7"/>
  </w:num>
  <w:num w:numId="899" w16cid:durableId="1119448859">
    <w:abstractNumId w:val="9"/>
  </w:num>
  <w:num w:numId="900" w16cid:durableId="387849370">
    <w:abstractNumId w:val="0"/>
  </w:num>
  <w:num w:numId="901" w16cid:durableId="1433091831">
    <w:abstractNumId w:val="1"/>
  </w:num>
  <w:num w:numId="902" w16cid:durableId="1217470874">
    <w:abstractNumId w:val="2"/>
  </w:num>
  <w:num w:numId="903" w16cid:durableId="1199931102">
    <w:abstractNumId w:val="3"/>
  </w:num>
  <w:num w:numId="904" w16cid:durableId="43486269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55"/>
  <w:activeWritingStyle w:appName="MSWord" w:lang="en-US" w:vendorID="64" w:dllVersion="4096" w:nlCheck="1" w:checkStyle="0"/>
  <w:activeWritingStyle w:appName="MSWord" w:lang="es-ES" w:vendorID="64" w:dllVersion="4096" w:nlCheck="1" w:checkStyle="0"/>
  <w:activeWritingStyle w:appName="MSWord" w:lang="fr-FR" w:vendorID="64" w:dllVersion="4096" w:nlCheck="1" w:checkStyle="0"/>
  <w:proofState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6155"/>
    <w:rsid w:val="00021F48"/>
    <w:rsid w:val="0002532E"/>
    <w:rsid w:val="0006683F"/>
    <w:rsid w:val="000F3254"/>
    <w:rsid w:val="00120406"/>
    <w:rsid w:val="001845FC"/>
    <w:rsid w:val="002064B6"/>
    <w:rsid w:val="0022219F"/>
    <w:rsid w:val="00225651"/>
    <w:rsid w:val="00237EF2"/>
    <w:rsid w:val="00244EF3"/>
    <w:rsid w:val="00251364"/>
    <w:rsid w:val="002D3671"/>
    <w:rsid w:val="003507F3"/>
    <w:rsid w:val="00394165"/>
    <w:rsid w:val="003C4FAB"/>
    <w:rsid w:val="003E23FF"/>
    <w:rsid w:val="004614C9"/>
    <w:rsid w:val="004A7523"/>
    <w:rsid w:val="004C2406"/>
    <w:rsid w:val="004E45C7"/>
    <w:rsid w:val="00537F9E"/>
    <w:rsid w:val="00570297"/>
    <w:rsid w:val="005971F1"/>
    <w:rsid w:val="005C20DF"/>
    <w:rsid w:val="00622FA0"/>
    <w:rsid w:val="0063749F"/>
    <w:rsid w:val="00637BC3"/>
    <w:rsid w:val="006474D5"/>
    <w:rsid w:val="00675906"/>
    <w:rsid w:val="00693102"/>
    <w:rsid w:val="006A3A83"/>
    <w:rsid w:val="006A49E8"/>
    <w:rsid w:val="006E0DFA"/>
    <w:rsid w:val="006E3DEE"/>
    <w:rsid w:val="006F6923"/>
    <w:rsid w:val="006F74E4"/>
    <w:rsid w:val="00706F8E"/>
    <w:rsid w:val="0076305C"/>
    <w:rsid w:val="00786CB0"/>
    <w:rsid w:val="007B20B9"/>
    <w:rsid w:val="007C10E2"/>
    <w:rsid w:val="007F7186"/>
    <w:rsid w:val="008534F2"/>
    <w:rsid w:val="00877922"/>
    <w:rsid w:val="008954B5"/>
    <w:rsid w:val="008A4D13"/>
    <w:rsid w:val="008A7732"/>
    <w:rsid w:val="008B3398"/>
    <w:rsid w:val="008D56FE"/>
    <w:rsid w:val="008F6F95"/>
    <w:rsid w:val="00930E8A"/>
    <w:rsid w:val="00935AF9"/>
    <w:rsid w:val="00945125"/>
    <w:rsid w:val="0097517A"/>
    <w:rsid w:val="009B5345"/>
    <w:rsid w:val="009D6B38"/>
    <w:rsid w:val="00A01F7A"/>
    <w:rsid w:val="00AA3271"/>
    <w:rsid w:val="00AD43D2"/>
    <w:rsid w:val="00AE5818"/>
    <w:rsid w:val="00AE6155"/>
    <w:rsid w:val="00B231E7"/>
    <w:rsid w:val="00B318D4"/>
    <w:rsid w:val="00BD5E61"/>
    <w:rsid w:val="00BF1E4C"/>
    <w:rsid w:val="00BF3E05"/>
    <w:rsid w:val="00C06307"/>
    <w:rsid w:val="00C52B80"/>
    <w:rsid w:val="00CA000A"/>
    <w:rsid w:val="00CB24AF"/>
    <w:rsid w:val="00CC56E0"/>
    <w:rsid w:val="00CE671C"/>
    <w:rsid w:val="00D42477"/>
    <w:rsid w:val="00D4450E"/>
    <w:rsid w:val="00D52343"/>
    <w:rsid w:val="00D71D26"/>
    <w:rsid w:val="00D83240"/>
    <w:rsid w:val="00D90D6D"/>
    <w:rsid w:val="00DA0070"/>
    <w:rsid w:val="00DA4E93"/>
    <w:rsid w:val="00DC41A1"/>
    <w:rsid w:val="00DE2AD6"/>
    <w:rsid w:val="00DF41F5"/>
    <w:rsid w:val="00E37B3E"/>
    <w:rsid w:val="00E523EB"/>
    <w:rsid w:val="00EB715B"/>
    <w:rsid w:val="00EF4F61"/>
    <w:rsid w:val="00F47AD5"/>
    <w:rsid w:val="00F74552"/>
    <w:rsid w:val="00F9781C"/>
    <w:rsid w:val="00FA2C11"/>
    <w:rsid w:val="00FC4CE9"/>
    <w:rsid w:val="00FE78D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09FFEA"/>
  <w14:defaultImageDpi w14:val="32767"/>
  <w15:chartTrackingRefBased/>
  <w15:docId w15:val="{290E7802-B603-B449-BE31-8FF6563B2B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qFormat="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120406"/>
    <w:pPr>
      <w:adjustRightInd w:val="0"/>
      <w:snapToGrid w:val="0"/>
      <w:spacing w:after="120" w:line="260" w:lineRule="exact"/>
      <w:jc w:val="both"/>
    </w:pPr>
    <w:rPr>
      <w:rFonts w:ascii="Roboto" w:hAnsi="Roboto"/>
      <w:sz w:val="16"/>
      <w:szCs w:val="16"/>
      <w:lang w:val="en-US"/>
    </w:rPr>
  </w:style>
  <w:style w:type="paragraph" w:styleId="Titre1">
    <w:name w:val="heading 1"/>
    <w:basedOn w:val="Normal"/>
    <w:next w:val="Normal"/>
    <w:link w:val="Titre1Car"/>
    <w:uiPriority w:val="9"/>
    <w:qFormat/>
    <w:rsid w:val="008954B5"/>
    <w:pPr>
      <w:keepNext/>
      <w:keepLines/>
      <w:pageBreakBefore/>
      <w:spacing w:before="240" w:line="240" w:lineRule="auto"/>
      <w:jc w:val="left"/>
      <w:outlineLvl w:val="0"/>
    </w:pPr>
    <w:rPr>
      <w:rFonts w:ascii="Roboto Medium" w:eastAsiaTheme="majorEastAsia" w:hAnsi="Roboto Medium" w:cs="Times New Roman (Titres CS)"/>
      <w:color w:val="7F7F7F" w:themeColor="text1" w:themeTint="80"/>
      <w:sz w:val="32"/>
      <w:szCs w:val="32"/>
    </w:rPr>
  </w:style>
  <w:style w:type="paragraph" w:styleId="Titre2">
    <w:name w:val="heading 2"/>
    <w:basedOn w:val="Normal"/>
    <w:next w:val="Normal"/>
    <w:link w:val="Titre2Car"/>
    <w:uiPriority w:val="9"/>
    <w:unhideWhenUsed/>
    <w:qFormat/>
    <w:rsid w:val="005C20DF"/>
    <w:pPr>
      <w:keepNext/>
      <w:keepLines/>
      <w:spacing w:before="240"/>
      <w:jc w:val="left"/>
      <w:outlineLvl w:val="1"/>
    </w:pPr>
    <w:rPr>
      <w:rFonts w:ascii="Roboto Slab" w:eastAsiaTheme="majorEastAsia" w:hAnsi="Roboto Slab" w:cs="Consolas"/>
      <w:color w:val="595959" w:themeColor="text1" w:themeTint="A6"/>
      <w:sz w:val="24"/>
      <w:szCs w:val="24"/>
    </w:rPr>
  </w:style>
  <w:style w:type="paragraph" w:styleId="Titre3">
    <w:name w:val="heading 3"/>
    <w:basedOn w:val="Normal"/>
    <w:next w:val="Normal"/>
    <w:link w:val="Titre3Car"/>
    <w:uiPriority w:val="9"/>
    <w:unhideWhenUsed/>
    <w:qFormat/>
    <w:rsid w:val="004614C9"/>
    <w:pPr>
      <w:keepNext/>
      <w:keepLines/>
      <w:pBdr>
        <w:bottom w:val="single" w:sz="4" w:space="1" w:color="FF0000"/>
      </w:pBdr>
      <w:spacing w:before="240" w:after="0"/>
      <w:ind w:right="3112"/>
      <w:outlineLvl w:val="2"/>
    </w:pPr>
    <w:rPr>
      <w:rFonts w:eastAsiaTheme="majorEastAsia" w:cstheme="majorBidi"/>
      <w:i/>
      <w:iCs/>
      <w:color w:val="404040" w:themeColor="text1" w:themeTint="BF"/>
      <w:sz w:val="22"/>
      <w:szCs w:val="22"/>
      <w:lang w:val="fr-FR"/>
    </w:rPr>
  </w:style>
  <w:style w:type="paragraph" w:styleId="Titre4">
    <w:name w:val="heading 4"/>
    <w:basedOn w:val="Normal"/>
    <w:next w:val="Normal"/>
    <w:link w:val="Titre4Car"/>
    <w:uiPriority w:val="9"/>
    <w:qFormat/>
    <w:rsid w:val="00637BC3"/>
    <w:pPr>
      <w:keepNext/>
      <w:adjustRightInd/>
      <w:snapToGrid/>
      <w:spacing w:before="120" w:after="60"/>
      <w:jc w:val="left"/>
      <w:outlineLvl w:val="3"/>
    </w:pPr>
    <w:rPr>
      <w:rFonts w:eastAsia="Times New Roman" w:cs="Times New Roman"/>
      <w:bCs/>
      <w:i/>
      <w:color w:val="FF0000"/>
      <w:sz w:val="18"/>
      <w:szCs w:val="18"/>
      <w:lang w:eastAsia="fr-FR"/>
    </w:rPr>
  </w:style>
  <w:style w:type="paragraph" w:styleId="Titre5">
    <w:name w:val="heading 5"/>
    <w:basedOn w:val="Normal"/>
    <w:next w:val="Normal"/>
    <w:link w:val="Titre5Car"/>
    <w:uiPriority w:val="9"/>
    <w:unhideWhenUsed/>
    <w:qFormat/>
    <w:rsid w:val="00244EF3"/>
    <w:pPr>
      <w:keepNext/>
      <w:keepLines/>
      <w:numPr>
        <w:numId w:val="1"/>
      </w:numPr>
      <w:spacing w:before="40" w:after="0"/>
      <w:outlineLvl w:val="4"/>
    </w:pPr>
    <w:rPr>
      <w:rFonts w:asciiTheme="majorHAnsi" w:eastAsiaTheme="majorEastAsia" w:hAnsiTheme="majorHAnsi" w:cstheme="majorBidi"/>
      <w:b/>
      <w:bCs/>
      <w:color w:val="650B00"/>
      <w:sz w:val="18"/>
      <w:szCs w:val="18"/>
      <w:lang w:val="es-ES"/>
      <w14:textFill>
        <w14:solidFill>
          <w14:srgbClr w14:val="650B00">
            <w14:lumMod w14:val="75000"/>
            <w14:lumOff w14:val="25000"/>
          </w14:srgbClr>
        </w14:solidFill>
      </w14:textFill>
    </w:rPr>
  </w:style>
  <w:style w:type="paragraph" w:styleId="Titre6">
    <w:name w:val="heading 6"/>
    <w:basedOn w:val="Normal"/>
    <w:next w:val="Normal"/>
    <w:link w:val="Titre6Car"/>
    <w:uiPriority w:val="9"/>
    <w:unhideWhenUsed/>
    <w:qFormat/>
    <w:rsid w:val="00637BC3"/>
    <w:pPr>
      <w:keepNext/>
      <w:keepLines/>
      <w:spacing w:before="60" w:after="0"/>
      <w:ind w:left="624"/>
      <w:outlineLvl w:val="5"/>
    </w:pPr>
    <w:rPr>
      <w:rFonts w:eastAsiaTheme="majorEastAsia" w:cs="Times New Roman (Titres CS)"/>
      <w:color w:val="404040" w:themeColor="text1" w:themeTint="BF"/>
      <w:spacing w:val="26"/>
      <w:lang w:val="es-ES"/>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2D3671"/>
    <w:rPr>
      <w:color w:val="0563C1" w:themeColor="hyperlink"/>
      <w:u w:val="single"/>
    </w:rPr>
  </w:style>
  <w:style w:type="character" w:customStyle="1" w:styleId="Titre1Car">
    <w:name w:val="Titre 1 Car"/>
    <w:basedOn w:val="Policepardfaut"/>
    <w:link w:val="Titre1"/>
    <w:uiPriority w:val="9"/>
    <w:rsid w:val="008954B5"/>
    <w:rPr>
      <w:rFonts w:ascii="Roboto Medium" w:eastAsiaTheme="majorEastAsia" w:hAnsi="Roboto Medium" w:cs="Times New Roman (Titres CS)"/>
      <w:color w:val="7F7F7F" w:themeColor="text1" w:themeTint="80"/>
      <w:sz w:val="32"/>
      <w:szCs w:val="32"/>
      <w:lang w:val="en-US"/>
    </w:rPr>
  </w:style>
  <w:style w:type="character" w:customStyle="1" w:styleId="Titre2Car">
    <w:name w:val="Titre 2 Car"/>
    <w:basedOn w:val="Policepardfaut"/>
    <w:link w:val="Titre2"/>
    <w:uiPriority w:val="9"/>
    <w:rsid w:val="005C20DF"/>
    <w:rPr>
      <w:rFonts w:ascii="Roboto Slab" w:eastAsiaTheme="majorEastAsia" w:hAnsi="Roboto Slab" w:cs="Consolas"/>
      <w:color w:val="595959" w:themeColor="text1" w:themeTint="A6"/>
      <w:lang w:val="en-US"/>
    </w:rPr>
  </w:style>
  <w:style w:type="character" w:styleId="Mentionnonrsolue">
    <w:name w:val="Unresolved Mention"/>
    <w:basedOn w:val="Policepardfaut"/>
    <w:uiPriority w:val="99"/>
    <w:rsid w:val="002D3671"/>
    <w:rPr>
      <w:color w:val="605E5C"/>
      <w:shd w:val="clear" w:color="auto" w:fill="E1DFDD"/>
    </w:rPr>
  </w:style>
  <w:style w:type="character" w:customStyle="1" w:styleId="Titre4Car">
    <w:name w:val="Titre 4 Car"/>
    <w:basedOn w:val="Policepardfaut"/>
    <w:link w:val="Titre4"/>
    <w:uiPriority w:val="9"/>
    <w:rsid w:val="00637BC3"/>
    <w:rPr>
      <w:rFonts w:ascii="Roboto" w:eastAsia="Times New Roman" w:hAnsi="Roboto" w:cs="Times New Roman"/>
      <w:bCs/>
      <w:i/>
      <w:color w:val="FF0000"/>
      <w:sz w:val="18"/>
      <w:szCs w:val="18"/>
      <w:lang w:val="en-US" w:eastAsia="fr-FR"/>
    </w:rPr>
  </w:style>
  <w:style w:type="paragraph" w:styleId="Lgende">
    <w:name w:val="caption"/>
    <w:basedOn w:val="Normal"/>
    <w:next w:val="Normal"/>
    <w:uiPriority w:val="35"/>
    <w:unhideWhenUsed/>
    <w:qFormat/>
    <w:rsid w:val="00DA0070"/>
    <w:pPr>
      <w:pBdr>
        <w:bottom w:val="single" w:sz="2" w:space="1" w:color="FF0000"/>
      </w:pBdr>
      <w:spacing w:line="240" w:lineRule="auto"/>
      <w:ind w:left="624" w:right="624"/>
    </w:pPr>
    <w:rPr>
      <w:color w:val="767171" w:themeColor="background2" w:themeShade="80"/>
    </w:rPr>
  </w:style>
  <w:style w:type="character" w:customStyle="1" w:styleId="Titre3Car">
    <w:name w:val="Titre 3 Car"/>
    <w:basedOn w:val="Policepardfaut"/>
    <w:link w:val="Titre3"/>
    <w:uiPriority w:val="9"/>
    <w:rsid w:val="004614C9"/>
    <w:rPr>
      <w:rFonts w:ascii="Roboto" w:eastAsiaTheme="majorEastAsia" w:hAnsi="Roboto" w:cstheme="majorBidi"/>
      <w:i/>
      <w:iCs/>
      <w:color w:val="404040" w:themeColor="text1" w:themeTint="BF"/>
      <w:sz w:val="22"/>
      <w:szCs w:val="22"/>
    </w:rPr>
  </w:style>
  <w:style w:type="character" w:customStyle="1" w:styleId="Titre5Car">
    <w:name w:val="Titre 5 Car"/>
    <w:basedOn w:val="Policepardfaut"/>
    <w:link w:val="Titre5"/>
    <w:uiPriority w:val="9"/>
    <w:rsid w:val="00244EF3"/>
    <w:rPr>
      <w:rFonts w:asciiTheme="majorHAnsi" w:eastAsiaTheme="majorEastAsia" w:hAnsiTheme="majorHAnsi" w:cstheme="majorBidi"/>
      <w:b/>
      <w:bCs/>
      <w:color w:val="650B00"/>
      <w:sz w:val="18"/>
      <w:szCs w:val="18"/>
      <w:lang w:val="es-ES"/>
      <w14:textFill>
        <w14:solidFill>
          <w14:srgbClr w14:val="650B00">
            <w14:lumMod w14:val="75000"/>
            <w14:lumOff w14:val="25000"/>
          </w14:srgbClr>
        </w14:solidFill>
      </w14:textFill>
    </w:rPr>
  </w:style>
  <w:style w:type="numbering" w:customStyle="1" w:styleId="Listeactuelle1">
    <w:name w:val="Liste actuelle1"/>
    <w:uiPriority w:val="99"/>
    <w:rsid w:val="00244EF3"/>
    <w:pPr>
      <w:numPr>
        <w:numId w:val="3"/>
      </w:numPr>
    </w:pPr>
  </w:style>
  <w:style w:type="character" w:customStyle="1" w:styleId="Titre6Car">
    <w:name w:val="Titre 6 Car"/>
    <w:basedOn w:val="Policepardfaut"/>
    <w:link w:val="Titre6"/>
    <w:uiPriority w:val="9"/>
    <w:rsid w:val="00637BC3"/>
    <w:rPr>
      <w:rFonts w:ascii="Roboto" w:eastAsiaTheme="majorEastAsia" w:hAnsi="Roboto" w:cs="Times New Roman (Titres CS)"/>
      <w:color w:val="404040" w:themeColor="text1" w:themeTint="BF"/>
      <w:spacing w:val="26"/>
      <w:sz w:val="16"/>
      <w:szCs w:val="16"/>
      <w:lang w:val="es-ES"/>
    </w:rPr>
  </w:style>
  <w:style w:type="paragraph" w:customStyle="1" w:styleId="Encadr">
    <w:name w:val="Encadré"/>
    <w:basedOn w:val="Normal"/>
    <w:qFormat/>
    <w:rsid w:val="007B20B9"/>
    <w:pPr>
      <w:pBdr>
        <w:top w:val="single" w:sz="2" w:space="1" w:color="FFFFFF" w:themeColor="background1"/>
        <w:left w:val="single" w:sz="2" w:space="4" w:color="FFFFFF" w:themeColor="background1"/>
        <w:bottom w:val="single" w:sz="2" w:space="4" w:color="FFFFFF" w:themeColor="background1"/>
        <w:right w:val="single" w:sz="2" w:space="4" w:color="FFFFFF" w:themeColor="background1"/>
      </w:pBdr>
      <w:shd w:val="clear" w:color="auto" w:fill="D9D9D9" w:themeFill="background1" w:themeFillShade="D9"/>
      <w:ind w:left="142" w:right="135"/>
    </w:pPr>
  </w:style>
  <w:style w:type="paragraph" w:customStyle="1" w:styleId="Titredencadr">
    <w:name w:val="Titre d’encadré"/>
    <w:basedOn w:val="Encadr"/>
    <w:next w:val="Encadr"/>
    <w:qFormat/>
    <w:rsid w:val="00F74552"/>
    <w:pPr>
      <w:spacing w:after="0"/>
      <w:ind w:firstLine="567"/>
      <w:jc w:val="left"/>
    </w:pPr>
    <w:rPr>
      <w:b/>
      <w:bCs/>
      <w:lang w:val="es-ES"/>
    </w:rPr>
  </w:style>
  <w:style w:type="paragraph" w:styleId="Sous-titre">
    <w:name w:val="Subtitle"/>
    <w:basedOn w:val="Normal"/>
    <w:next w:val="Normal"/>
    <w:link w:val="Sous-titreCar"/>
    <w:uiPriority w:val="11"/>
    <w:qFormat/>
    <w:rsid w:val="00FC4CE9"/>
    <w:pPr>
      <w:numPr>
        <w:ilvl w:val="1"/>
      </w:numPr>
      <w:spacing w:after="160"/>
      <w:jc w:val="left"/>
    </w:pPr>
    <w:rPr>
      <w:rFonts w:ascii="Roboto Light" w:eastAsiaTheme="minorEastAsia" w:hAnsi="Roboto Light" w:cs="Times New Roman (Corps CS)"/>
      <w:color w:val="5A5A5A" w:themeColor="text1" w:themeTint="A5"/>
      <w:sz w:val="28"/>
      <w:szCs w:val="28"/>
    </w:rPr>
  </w:style>
  <w:style w:type="character" w:customStyle="1" w:styleId="Sous-titreCar">
    <w:name w:val="Sous-titre Car"/>
    <w:basedOn w:val="Policepardfaut"/>
    <w:link w:val="Sous-titre"/>
    <w:uiPriority w:val="11"/>
    <w:rsid w:val="00FC4CE9"/>
    <w:rPr>
      <w:rFonts w:ascii="Roboto Light" w:eastAsiaTheme="minorEastAsia" w:hAnsi="Roboto Light" w:cs="Times New Roman (Corps CS)"/>
      <w:color w:val="5A5A5A" w:themeColor="text1" w:themeTint="A5"/>
      <w:sz w:val="28"/>
      <w:szCs w:val="28"/>
      <w:lang w:val="en-US"/>
    </w:rPr>
  </w:style>
  <w:style w:type="paragraph" w:customStyle="1" w:styleId="Imagepleine">
    <w:name w:val="Image pleine"/>
    <w:basedOn w:val="Normal"/>
    <w:next w:val="Lgende"/>
    <w:qFormat/>
    <w:rsid w:val="00945125"/>
    <w:pPr>
      <w:spacing w:line="240" w:lineRule="auto"/>
      <w:ind w:left="624" w:right="624"/>
    </w:pPr>
  </w:style>
  <w:style w:type="paragraph" w:styleId="Notedefin">
    <w:name w:val="endnote text"/>
    <w:basedOn w:val="Normal"/>
    <w:link w:val="NotedefinCar"/>
    <w:uiPriority w:val="99"/>
    <w:unhideWhenUsed/>
    <w:rsid w:val="008B3398"/>
    <w:pPr>
      <w:spacing w:after="0" w:line="240" w:lineRule="auto"/>
    </w:pPr>
    <w:rPr>
      <w:sz w:val="15"/>
      <w:szCs w:val="15"/>
      <w:lang w:val="fr-FR"/>
    </w:rPr>
  </w:style>
  <w:style w:type="character" w:customStyle="1" w:styleId="NotedefinCar">
    <w:name w:val="Note de fin Car"/>
    <w:basedOn w:val="Policepardfaut"/>
    <w:link w:val="Notedefin"/>
    <w:uiPriority w:val="99"/>
    <w:rsid w:val="008B3398"/>
    <w:rPr>
      <w:rFonts w:ascii="Roboto" w:hAnsi="Roboto"/>
      <w:sz w:val="15"/>
      <w:szCs w:val="15"/>
    </w:rPr>
  </w:style>
  <w:style w:type="character" w:styleId="Appeldenotedefin">
    <w:name w:val="endnote reference"/>
    <w:basedOn w:val="Policepardfaut"/>
    <w:uiPriority w:val="99"/>
    <w:unhideWhenUsed/>
    <w:rsid w:val="008B3398"/>
    <w:rPr>
      <w:rFonts w:ascii="Roboto Slab Medium" w:hAnsi="Roboto Slab Medium"/>
      <w:color w:val="FF0000"/>
      <w:spacing w:val="22"/>
      <w:sz w:val="18"/>
      <w:szCs w:val="18"/>
      <w:vertAlign w:val="superscript"/>
    </w:rPr>
  </w:style>
  <w:style w:type="paragraph" w:customStyle="1" w:styleId="Rsums">
    <w:name w:val="Résumés"/>
    <w:basedOn w:val="Normal"/>
    <w:qFormat/>
    <w:rsid w:val="006A3A83"/>
    <w:rPr>
      <w:b/>
      <w:bCs/>
      <w:i/>
      <w:iCs/>
    </w:rPr>
  </w:style>
  <w:style w:type="paragraph" w:styleId="Notedebasdepage">
    <w:name w:val="footnote text"/>
    <w:basedOn w:val="Normal"/>
    <w:link w:val="NotedebasdepageCar"/>
    <w:uiPriority w:val="99"/>
    <w:unhideWhenUsed/>
    <w:rsid w:val="0076305C"/>
    <w:pPr>
      <w:spacing w:after="0" w:line="240" w:lineRule="auto"/>
    </w:pPr>
    <w:rPr>
      <w:sz w:val="15"/>
      <w:szCs w:val="15"/>
    </w:rPr>
  </w:style>
  <w:style w:type="character" w:customStyle="1" w:styleId="NotedebasdepageCar">
    <w:name w:val="Note de bas de page Car"/>
    <w:basedOn w:val="Policepardfaut"/>
    <w:link w:val="Notedebasdepage"/>
    <w:uiPriority w:val="99"/>
    <w:rsid w:val="0076305C"/>
    <w:rPr>
      <w:rFonts w:ascii="Roboto" w:hAnsi="Roboto"/>
      <w:sz w:val="15"/>
      <w:szCs w:val="15"/>
      <w:lang w:val="en-US"/>
    </w:rPr>
  </w:style>
  <w:style w:type="character" w:styleId="Appelnotedebasdep">
    <w:name w:val="footnote reference"/>
    <w:basedOn w:val="Policepardfaut"/>
    <w:uiPriority w:val="99"/>
    <w:unhideWhenUsed/>
    <w:rsid w:val="00D52343"/>
    <w:rPr>
      <w:b/>
      <w:bCs/>
      <w:color w:val="FF0000"/>
      <w:sz w:val="20"/>
      <w:szCs w:val="20"/>
      <w:vertAlign w:val="superscript"/>
    </w:rPr>
  </w:style>
  <w:style w:type="paragraph" w:customStyle="1" w:styleId="Biblio-Riurba">
    <w:name w:val="Biblio-Riurba"/>
    <w:basedOn w:val="Normal"/>
    <w:qFormat/>
    <w:rsid w:val="00877922"/>
    <w:pPr>
      <w:ind w:left="426" w:hanging="426"/>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7983723">
      <w:bodyDiv w:val="1"/>
      <w:marLeft w:val="0"/>
      <w:marRight w:val="0"/>
      <w:marTop w:val="0"/>
      <w:marBottom w:val="0"/>
      <w:divBdr>
        <w:top w:val="none" w:sz="0" w:space="0" w:color="auto"/>
        <w:left w:val="none" w:sz="0" w:space="0" w:color="auto"/>
        <w:bottom w:val="none" w:sz="0" w:space="0" w:color="auto"/>
        <w:right w:val="none" w:sz="0" w:space="0" w:color="auto"/>
      </w:divBdr>
      <w:divsChild>
        <w:div w:id="154671606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sv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127.0.0.1/riur/article/05-transition-energetique/documents-durbanisme-et-enjeux-energie-climat/" TargetMode="Externa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www.riurba.review/consignes-aux-auteurs-2/"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Users/patrickd/Library/Group%20Containers/UBF8T346G9.Office/User%20Content.localized/Templates.localized/Riurba-gabarit-2023.dotx"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Riurba-gabarit-2023.dotx</Template>
  <TotalTime>33</TotalTime>
  <Pages>4</Pages>
  <Words>2246</Words>
  <Characters>12355</Characters>
  <Application>Microsoft Office Word</Application>
  <DocSecurity>0</DocSecurity>
  <Lines>102</Lines>
  <Paragraphs>29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Réviaion 1</dc:creator>
  <cp:keywords/>
  <dc:description/>
  <cp:lastModifiedBy>Réviaion 1</cp:lastModifiedBy>
  <cp:revision>10</cp:revision>
  <dcterms:created xsi:type="dcterms:W3CDTF">2023-10-19T02:55:00Z</dcterms:created>
  <dcterms:modified xsi:type="dcterms:W3CDTF">2023-10-19T03:57:00Z</dcterms:modified>
</cp:coreProperties>
</file>